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8470E" w14:textId="1DE6ABCE" w:rsidR="00DB233E" w:rsidRDefault="00DB233E" w:rsidP="00DB233E">
      <w:pPr>
        <w:pStyle w:val="paragraph"/>
        <w:widowControl w:val="0"/>
        <w:spacing w:before="0" w:beforeAutospacing="0" w:after="0" w:afterAutospacing="0"/>
        <w:contextualSpacing/>
        <w:jc w:val="both"/>
        <w:textAlignment w:val="baseline"/>
        <w:rPr>
          <w:rStyle w:val="normaltextrun"/>
          <w:lang w:val="en-US"/>
        </w:rPr>
      </w:pPr>
      <w:proofErr w:type="spellStart"/>
      <w:r w:rsidRPr="00DB233E">
        <w:rPr>
          <w:b/>
        </w:rPr>
        <w:t>Supplementary</w:t>
      </w:r>
      <w:proofErr w:type="spellEnd"/>
      <w:r w:rsidRPr="00DB233E">
        <w:rPr>
          <w:b/>
        </w:rPr>
        <w:t xml:space="preserve"> table </w:t>
      </w:r>
      <w:r w:rsidR="00B67BFD">
        <w:rPr>
          <w:b/>
        </w:rPr>
        <w:t>2</w:t>
      </w:r>
      <w:r>
        <w:t xml:space="preserve">. </w:t>
      </w:r>
      <w:r w:rsidRPr="00DB233E">
        <w:rPr>
          <w:rStyle w:val="normaltextrun"/>
          <w:lang w:val="en-US"/>
        </w:rPr>
        <w:t>Molecular typing of the 103 CPE strains.</w:t>
      </w:r>
    </w:p>
    <w:p w14:paraId="7296D5C6" w14:textId="77777777" w:rsidR="00DB233E" w:rsidRPr="00DB233E" w:rsidRDefault="00DB233E" w:rsidP="00DB233E">
      <w:pPr>
        <w:pStyle w:val="paragraph"/>
        <w:widowControl w:val="0"/>
        <w:spacing w:before="0" w:beforeAutospacing="0" w:after="0" w:afterAutospacing="0"/>
        <w:contextualSpacing/>
        <w:jc w:val="both"/>
        <w:textAlignment w:val="baseline"/>
        <w:rPr>
          <w:rStyle w:val="normaltextrun"/>
        </w:rPr>
      </w:pPr>
    </w:p>
    <w:tbl>
      <w:tblPr>
        <w:tblW w:w="5008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9"/>
        <w:gridCol w:w="659"/>
        <w:gridCol w:w="307"/>
        <w:gridCol w:w="307"/>
        <w:gridCol w:w="308"/>
        <w:gridCol w:w="308"/>
        <w:gridCol w:w="310"/>
        <w:gridCol w:w="344"/>
        <w:gridCol w:w="344"/>
        <w:gridCol w:w="344"/>
        <w:gridCol w:w="344"/>
        <w:gridCol w:w="344"/>
        <w:gridCol w:w="344"/>
        <w:gridCol w:w="344"/>
        <w:gridCol w:w="344"/>
        <w:gridCol w:w="403"/>
        <w:gridCol w:w="139"/>
        <w:gridCol w:w="284"/>
        <w:gridCol w:w="344"/>
        <w:gridCol w:w="1307"/>
        <w:gridCol w:w="217"/>
        <w:gridCol w:w="177"/>
        <w:gridCol w:w="12"/>
        <w:gridCol w:w="1440"/>
      </w:tblGrid>
      <w:tr w:rsidR="00D7635D" w:rsidRPr="00DB233E" w14:paraId="0A6C340D" w14:textId="77777777" w:rsidTr="007853DC">
        <w:trPr>
          <w:trHeight w:val="20"/>
        </w:trPr>
        <w:tc>
          <w:tcPr>
            <w:tcW w:w="332" w:type="pct"/>
            <w:vMerge w:val="restar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56BADA1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Center</w:t>
            </w:r>
          </w:p>
          <w:p w14:paraId="594DCE2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</w:p>
          <w:p w14:paraId="18EA2BD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vMerge w:val="restar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6AA0E57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Patient</w:t>
            </w:r>
          </w:p>
        </w:tc>
        <w:tc>
          <w:tcPr>
            <w:tcW w:w="775" w:type="pct"/>
            <w:gridSpan w:val="5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14:paraId="39900AE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proofErr w:type="spellStart"/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Species</w:t>
            </w:r>
            <w:proofErr w:type="spellEnd"/>
          </w:p>
        </w:tc>
        <w:tc>
          <w:tcPr>
            <w:tcW w:w="1800" w:type="pct"/>
            <w:gridSpan w:val="11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14:paraId="66001A3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proofErr w:type="spellStart"/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Antibiotic</w:t>
            </w:r>
            <w:proofErr w:type="spellEnd"/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 xml:space="preserve"> </w:t>
            </w:r>
            <w:proofErr w:type="spellStart"/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resistance</w:t>
            </w:r>
            <w:proofErr w:type="spellEnd"/>
          </w:p>
        </w:tc>
        <w:tc>
          <w:tcPr>
            <w:tcW w:w="173" w:type="pct"/>
            <w:tcBorders>
              <w:top w:val="single" w:sz="4" w:space="0" w:color="auto"/>
              <w:bottom w:val="nil"/>
            </w:tcBorders>
            <w:shd w:val="clear" w:color="000000" w:fill="FFFFFF"/>
            <w:noWrap/>
            <w:textDirection w:val="btLr"/>
            <w:vAlign w:val="center"/>
            <w:hideMark/>
          </w:tcPr>
          <w:p w14:paraId="2CFB5E7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658" w:type="pct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14:paraId="4263DFE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RAPD-type*</w:t>
            </w:r>
          </w:p>
        </w:tc>
        <w:tc>
          <w:tcPr>
            <w:tcW w:w="198" w:type="pct"/>
            <w:gridSpan w:val="2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14:paraId="0C92B27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  <w:noWrap/>
            <w:hideMark/>
          </w:tcPr>
          <w:p w14:paraId="72D51C2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MLST</w:t>
            </w:r>
          </w:p>
          <w:p w14:paraId="74A5E25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 xml:space="preserve">of the CPE </w:t>
            </w:r>
            <w:proofErr w:type="spellStart"/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strains</w:t>
            </w:r>
            <w:proofErr w:type="spellEnd"/>
          </w:p>
          <w:p w14:paraId="1AE97CF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proofErr w:type="spellStart"/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associated</w:t>
            </w:r>
            <w:proofErr w:type="spellEnd"/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 xml:space="preserve"> with clusters</w:t>
            </w:r>
          </w:p>
        </w:tc>
      </w:tr>
      <w:tr w:rsidR="00D7635D" w:rsidRPr="00DB233E" w14:paraId="59E30A95" w14:textId="77777777" w:rsidTr="007853DC">
        <w:trPr>
          <w:cantSplit/>
          <w:trHeight w:val="20"/>
        </w:trPr>
        <w:tc>
          <w:tcPr>
            <w:tcW w:w="332" w:type="pct"/>
            <w:vMerge/>
            <w:shd w:val="clear" w:color="000000" w:fill="FFFFFF"/>
            <w:noWrap/>
            <w:textDirection w:val="btLr"/>
            <w:vAlign w:val="center"/>
            <w:hideMark/>
          </w:tcPr>
          <w:p w14:paraId="74159728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vMerge/>
            <w:shd w:val="clear" w:color="000000" w:fill="FFFFFF"/>
            <w:noWrap/>
            <w:textDirection w:val="btLr"/>
            <w:vAlign w:val="center"/>
            <w:hideMark/>
          </w:tcPr>
          <w:p w14:paraId="7B54E1D3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</w:p>
        </w:tc>
        <w:tc>
          <w:tcPr>
            <w:tcW w:w="3605" w:type="pct"/>
            <w:gridSpan w:val="20"/>
            <w:tcBorders>
              <w:top w:val="nil"/>
              <w:bottom w:val="nil"/>
            </w:tcBorders>
            <w:shd w:val="clear" w:color="000000" w:fill="FFFFFF"/>
            <w:noWrap/>
            <w:textDirection w:val="tbRl"/>
            <w:vAlign w:val="center"/>
            <w:hideMark/>
          </w:tcPr>
          <w:p w14:paraId="540CDD6B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  <w:p w14:paraId="0C973E98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  <w:p w14:paraId="21491633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  <w:p w14:paraId="0BE57939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  <w:p w14:paraId="7D683940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  <w:p w14:paraId="22693946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  <w:p w14:paraId="39C6F0FF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  <w:p w14:paraId="201833D1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  <w:p w14:paraId="5B888FD9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  <w:p w14:paraId="1832DBB8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  <w:p w14:paraId="6C00A010" w14:textId="21035725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shd w:val="clear" w:color="000000" w:fill="FFFFFF"/>
            <w:noWrap/>
            <w:vAlign w:val="center"/>
            <w:hideMark/>
          </w:tcPr>
          <w:p w14:paraId="6F097BE6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50A51437" w14:textId="77777777" w:rsidTr="007853DC">
        <w:trPr>
          <w:cantSplit/>
          <w:trHeight w:val="1626"/>
        </w:trPr>
        <w:tc>
          <w:tcPr>
            <w:tcW w:w="332" w:type="pct"/>
            <w:vMerge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7619E2D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5A208E2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2DFB2B3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>E. coli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17B4BE4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 xml:space="preserve">K. </w:t>
            </w:r>
            <w:proofErr w:type="spellStart"/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>pneumoniae</w:t>
            </w:r>
            <w:proofErr w:type="spellEnd"/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0BF4B4F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 xml:space="preserve">K. </w:t>
            </w:r>
            <w:proofErr w:type="spellStart"/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>aerogenes</w:t>
            </w:r>
            <w:proofErr w:type="spellEnd"/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45CE1A6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 xml:space="preserve">C. </w:t>
            </w:r>
            <w:proofErr w:type="spellStart"/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>freundii</w:t>
            </w:r>
            <w:proofErr w:type="spellEnd"/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0ED8AD2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 xml:space="preserve">E. </w:t>
            </w:r>
            <w:proofErr w:type="spellStart"/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>cloacae</w:t>
            </w:r>
            <w:proofErr w:type="spellEnd"/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2976833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429384C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>blaOXA-48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3058C26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>blaOXA-181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582768B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>blaOXA-244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7AE86F1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>blaNDM-1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41FAE44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>blaNDM-5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51145BA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>blaNDM-7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150DB432" w14:textId="23F58020" w:rsidR="00DB233E" w:rsidRPr="007853DC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i/>
                <w:sz w:val="22"/>
                <w:szCs w:val="24"/>
                <w:lang w:val="fr-FR" w:eastAsia="fr-FR"/>
              </w:rPr>
            </w:pPr>
            <w:r w:rsidRPr="007853DC">
              <w:rPr>
                <w:rFonts w:eastAsia="Times New Roman" w:cs="Times New Roman"/>
                <w:bCs/>
                <w:i/>
                <w:sz w:val="22"/>
                <w:szCs w:val="24"/>
                <w:lang w:val="fr-FR" w:eastAsia="fr-FR"/>
              </w:rPr>
              <w:t>blaNDM-4</w:t>
            </w:r>
            <w:r w:rsidR="00DB233E" w:rsidRPr="007853DC">
              <w:rPr>
                <w:rFonts w:eastAsia="Times New Roman" w:cs="Times New Roman"/>
                <w:bCs/>
                <w:i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49C6AC6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 xml:space="preserve">MIC </w:t>
            </w:r>
            <w:proofErr w:type="spellStart"/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olistin</w:t>
            </w:r>
            <w:proofErr w:type="spellEnd"/>
          </w:p>
        </w:tc>
        <w:tc>
          <w:tcPr>
            <w:tcW w:w="212" w:type="pct"/>
            <w:gridSpan w:val="2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65D15EE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i/>
                <w:iCs/>
                <w:sz w:val="22"/>
                <w:szCs w:val="24"/>
                <w:lang w:val="fr-FR" w:eastAsia="fr-FR"/>
              </w:rPr>
              <w:t>mcr1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2C33DD6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5CC1857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95" w:type="pct"/>
            <w:gridSpan w:val="2"/>
            <w:tcBorders>
              <w:bottom w:val="single" w:sz="4" w:space="0" w:color="auto"/>
            </w:tcBorders>
            <w:shd w:val="clear" w:color="000000" w:fill="FFFFFF"/>
            <w:noWrap/>
            <w:textDirection w:val="btLr"/>
            <w:hideMark/>
          </w:tcPr>
          <w:p w14:paraId="072935C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5300616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bCs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5E386E75" w14:textId="77777777" w:rsidTr="007853DC">
        <w:trPr>
          <w:trHeight w:val="170"/>
        </w:trPr>
        <w:tc>
          <w:tcPr>
            <w:tcW w:w="332" w:type="pct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5687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6231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1-1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D964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B08F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3F08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E599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079D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FABA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8676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3B66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A75E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9CD8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E66C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96C5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EC24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F711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13BD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2914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0D3D5F7D" w14:textId="24D8ADE3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R1-Eclo-1</w:t>
            </w:r>
          </w:p>
        </w:tc>
        <w:tc>
          <w:tcPr>
            <w:tcW w:w="89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5058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181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ST121</w:t>
            </w:r>
          </w:p>
        </w:tc>
      </w:tr>
      <w:tr w:rsidR="00D7635D" w:rsidRPr="00DB233E" w14:paraId="3D985CED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35F2622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2EAC88B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1-2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C0511A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982BFE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08080BE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7BC9B3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599B7D1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D1A118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C202B4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92959E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26B9AB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51BFCA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DB7A0B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89CE8A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696A25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1BDEC29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4BDCE72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49CFFD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460F9CD1" w14:textId="621EDA23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R1- Eclo-1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5FFFE34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76BFF7F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1525E9D6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1931D1B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2747C06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1-3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06AD4EF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41BA426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1913A0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B6B567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3FE0D0B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EB50E1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2EA9F5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DEF804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81A171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BF39BC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BABE86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CFF796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FE24BC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7781CA7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4941016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DDFEC6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DBDBDB"/>
            <w:noWrap/>
            <w:vAlign w:val="bottom"/>
            <w:hideMark/>
          </w:tcPr>
          <w:p w14:paraId="727C8A99" w14:textId="61D4BB7C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R1-Kpn-1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2EDDFA5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shd w:val="clear" w:color="000000" w:fill="FFFFFF"/>
            <w:noWrap/>
            <w:vAlign w:val="center"/>
            <w:hideMark/>
          </w:tcPr>
          <w:p w14:paraId="14DA48C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ST15</w:t>
            </w:r>
          </w:p>
        </w:tc>
      </w:tr>
      <w:tr w:rsidR="00D7635D" w:rsidRPr="00DB233E" w14:paraId="052A9627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6A88626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0D34C57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1-4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C88463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2FA799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6E18100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C2C3C9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381CD7C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58FABB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3BC4A7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98100F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50F89E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02A524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2A2AB0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58831D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4EBF3F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5AFB512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766519C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F9A2A7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DBDBDB"/>
            <w:noWrap/>
            <w:vAlign w:val="bottom"/>
            <w:hideMark/>
          </w:tcPr>
          <w:p w14:paraId="785B6B18" w14:textId="39B00490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R1- Kpn-1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6628787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39A189A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050F675C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4DCEF86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181CAE5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1-5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1F59CD9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330453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7DDB128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862F24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66F565D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F5086A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F4997B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54D4CF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18EC70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D76E1F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4C87D7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A819D1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975309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4FD5B62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54BA7AF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10D474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457442F0" w14:textId="4C54EC3F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R1- Kpn-2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1838CA5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shd w:val="clear" w:color="000000" w:fill="FFFFFF"/>
            <w:noWrap/>
            <w:vAlign w:val="center"/>
            <w:hideMark/>
          </w:tcPr>
          <w:p w14:paraId="55B7BE6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ST273</w:t>
            </w:r>
          </w:p>
        </w:tc>
      </w:tr>
      <w:tr w:rsidR="00D7635D" w:rsidRPr="00DB233E" w14:paraId="69EE17E4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3AFCD8E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A4E1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1-2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2B45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CCA8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2E9A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B47A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86ED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014A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5248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660E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030F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2822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76AD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A395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7391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609C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33DF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CF88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bottom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28F858E6" w14:textId="75FBC12E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R1- Kpn-2</w:t>
            </w:r>
          </w:p>
        </w:tc>
        <w:tc>
          <w:tcPr>
            <w:tcW w:w="89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725F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14:paraId="27F7D68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2E23346F" w14:textId="77777777" w:rsidTr="007853DC">
        <w:trPr>
          <w:trHeight w:val="170"/>
        </w:trPr>
        <w:tc>
          <w:tcPr>
            <w:tcW w:w="332" w:type="pct"/>
            <w:vMerge w:val="restart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14:paraId="6E1762A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0EF9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2-1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574E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2F9C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5B0F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3EEB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9D8A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8F69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84DE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265D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A0D2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64F8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6D22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8513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C1B12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B537A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3B98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1906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D1B14" w14:textId="0AE566BE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R2-Eco-1</w:t>
            </w:r>
          </w:p>
        </w:tc>
        <w:tc>
          <w:tcPr>
            <w:tcW w:w="89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4A47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50BD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4E072418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179F423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3BB30A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2-2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F469B9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2CB9B5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812336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D4A495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5EB4E9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F31D59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5DC9FB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BE7BB1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401677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4EB928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C6226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C626F3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750940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94A9EB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EB8913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9A82C5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3BB0B3C" w14:textId="508717A2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R2- Eco-2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9AAC4A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7471BE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02029A07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0300942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83F363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2-3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C0FA45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F21601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E70708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99D5E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AF669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5FEA13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47C95D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A8C927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DDB149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8B2351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7AB381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E931BC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C9C6F5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868273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EB5FF5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7117E9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531C2AB" w14:textId="538817BD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R2- Eco-3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105D7D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837068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190BA051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38DBB35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F7CF92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2-4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86F8CD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A7AB9A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130C8D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796523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CDC43C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921B7B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D91895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34EF91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7B5E3E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7F60AB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506B01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C9DCAA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C753FC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91C11D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4E5B5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B676F6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A28C43E" w14:textId="23B860C0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R2-Eco-4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8FD367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52073E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66C30A64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6E1201C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3DA9AD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2-5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472ED7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80CD36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F1638A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289627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B94829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B61EC3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6AEBC6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87EF33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945747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8922A9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78942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ED8B04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9F057C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4647D6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E2AD76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C95F96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08E0211" w14:textId="64A59F2A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R2- Eco-5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2F2269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EBFFFB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5695A5E3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63728D8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CAC167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2-2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0E5887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0B1763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3117AF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0A7452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C14A07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E5CD10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9CB73D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D282D2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9597C3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8FF7A2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BFD6BF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42438C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CA3E84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713343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6C76AA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B52D9B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476130C" w14:textId="17F5F380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R2-Kpn-1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0C5929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37D09690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4609D90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2D8643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2-4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288ACE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05DF27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F2C645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5129A5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5B8377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7341EE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593565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065400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756D56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946212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27358C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E224C5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4D7BBA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348221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151577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95ABD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0EE9D71" w14:textId="72860A6F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R2-Kpn-2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D1ACA5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24288BD2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582CE60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0B07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2-5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DD77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F9FB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FCF4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FCAC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33B6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FA31E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9958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A4CB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EA95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2DDF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A66D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8D1C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385B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CDA6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45CA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2DFA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A44D0" w14:textId="2507C6D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R2-K.pn-3</w:t>
            </w:r>
          </w:p>
        </w:tc>
        <w:tc>
          <w:tcPr>
            <w:tcW w:w="732" w:type="pct"/>
            <w:gridSpan w:val="2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EACD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2332C11C" w14:textId="77777777" w:rsidTr="007853DC">
        <w:trPr>
          <w:trHeight w:val="170"/>
        </w:trPr>
        <w:tc>
          <w:tcPr>
            <w:tcW w:w="332" w:type="pct"/>
            <w:vMerge w:val="restart"/>
            <w:shd w:val="clear" w:color="000000" w:fill="FFFFFF"/>
            <w:noWrap/>
            <w:vAlign w:val="center"/>
            <w:hideMark/>
          </w:tcPr>
          <w:p w14:paraId="4288AC1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3</w:t>
            </w: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FB08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3-1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4C6C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B551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BB98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8708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14BF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B7FF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92D0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0460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B12B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AF69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1CF9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5FFE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E6A97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019B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65E8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49EE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5C100F07" w14:textId="15B5C2D0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R3-Kpn-1</w:t>
            </w:r>
          </w:p>
        </w:tc>
        <w:tc>
          <w:tcPr>
            <w:tcW w:w="89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D71F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9ABD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ST307</w:t>
            </w:r>
          </w:p>
        </w:tc>
      </w:tr>
      <w:tr w:rsidR="00D7635D" w:rsidRPr="00DB233E" w14:paraId="71A8E074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6D270CC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0E217A8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3-2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566068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615241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14163EE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478E94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1D9956A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E9F128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7976DA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757B0D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A27C88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34595A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F8AE5A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E985A0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5C1D69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685347C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5DF5C26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831030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4B4EE4AF" w14:textId="75F6F78A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R3-Kpn-1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2CA7FB0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4356BD4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4D4C7404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76B7A5C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7E604D0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3-3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4F79437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7A1D1DC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4A0CC31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66A6561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1641F51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B65594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A1F3A1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B050FE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C40C32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B8B70A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F6DAD6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DA32AF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7B4A6B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586D8C7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8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7DB3332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EBD812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270FD0D7" w14:textId="4560B649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R3-Kpn-1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24CB99A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31D180F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240DCB62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090BAED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03E815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3-4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8F3976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40527B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4D229C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D9A2A0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E4C6F1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54DD57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603EEF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FF3F37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CD005C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37B870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4F8E80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BEAE49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D50FCC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6FD47E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BCA0A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6B9C1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DBDBDB"/>
            <w:noWrap/>
            <w:vAlign w:val="bottom"/>
            <w:hideMark/>
          </w:tcPr>
          <w:p w14:paraId="03507A33" w14:textId="24585F79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R3-Kpn-2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16CA77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14:paraId="0060FE7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ST231</w:t>
            </w:r>
          </w:p>
        </w:tc>
      </w:tr>
      <w:tr w:rsidR="00D7635D" w:rsidRPr="00DB233E" w14:paraId="7BF1C0C8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4040270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825F0C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3-5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293468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7059E7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D9CBA2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09F621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D82A4A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7F2AEF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43045C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AF2A92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A503BA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30D1A2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8B15BF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72271C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F7448C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B18871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703F2F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D8CFDF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DBDBDB"/>
            <w:noWrap/>
            <w:vAlign w:val="bottom"/>
            <w:hideMark/>
          </w:tcPr>
          <w:p w14:paraId="24F7DFD3" w14:textId="37176B13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R3-Kpn-2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452552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tcBorders>
              <w:top w:val="nil"/>
            </w:tcBorders>
            <w:vAlign w:val="center"/>
            <w:hideMark/>
          </w:tcPr>
          <w:p w14:paraId="7598A4A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21B75E86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047DAD5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46EF59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3-6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FD04A5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4BFE29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0637FB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426407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A8380D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1F2F57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0BF16D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DC1CB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045499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25859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382DA3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DFAE44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D13246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2690D6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3346EC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D89B46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DBDBDB"/>
            <w:noWrap/>
            <w:vAlign w:val="bottom"/>
            <w:hideMark/>
          </w:tcPr>
          <w:p w14:paraId="56D9FE60" w14:textId="2506F38F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R3-Kpn-2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4007C9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tcBorders>
              <w:top w:val="nil"/>
            </w:tcBorders>
            <w:vAlign w:val="center"/>
            <w:hideMark/>
          </w:tcPr>
          <w:p w14:paraId="21B7C2C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330815DF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12B2108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1AAD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3-7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3EE1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1EF7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BFBB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4C61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0511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4FA4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1BAA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34CA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F5E6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686A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9066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713F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663C0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8D8A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BE32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6CF6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  <w:bottom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46D0442A" w14:textId="0B6F8ACE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R3-Kpn-2</w:t>
            </w:r>
          </w:p>
        </w:tc>
        <w:tc>
          <w:tcPr>
            <w:tcW w:w="89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3E89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628F6AF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4811D6B7" w14:textId="77777777" w:rsidTr="007853DC">
        <w:trPr>
          <w:trHeight w:val="170"/>
        </w:trPr>
        <w:tc>
          <w:tcPr>
            <w:tcW w:w="332" w:type="pct"/>
            <w:vMerge w:val="restart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14:paraId="583BDB0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</w:t>
            </w: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FC07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4-1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866C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BEBA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C868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2354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3844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7095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EFFA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1FBA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06E5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6DC3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C3D6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C23B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3A72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17F4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</w:t>
            </w:r>
          </w:p>
        </w:tc>
        <w:tc>
          <w:tcPr>
            <w:tcW w:w="14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6CB27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759B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AB80C" w14:textId="1DD900E6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R4-Eco-1</w:t>
            </w:r>
          </w:p>
        </w:tc>
        <w:tc>
          <w:tcPr>
            <w:tcW w:w="89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37F0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CDAC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26456AC2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6F66FCD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CFE27D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4-2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4BEA7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46F361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97A0BA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A1E11F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EA2D8D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866645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B25019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5BB452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C593C6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66EA3E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923A5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DD4232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E54331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F395A4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649ADA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398120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BF74929" w14:textId="244C1188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R4-Kpn-1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8BEAED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61D88633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501D5E5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1B9A6A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4-3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A3ADCC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F33EFF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68AC43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496E6E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C25BD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EDA586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97F4A6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35728F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1CB5EC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1FECF7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76A728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9B8A4D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B99D43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76EBCE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E511CD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8CB5B5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C7CC5BD" w14:textId="38D5913A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R4-Kpn-2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9BAE46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09371596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4AA1435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7A25C1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4-4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AB4C51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3FAB7B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4659FB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9AD4C4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8552CD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6A6328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0EC8F8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E4BE47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088BE0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8EF559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0B307C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F3E1E2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D18B01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72832F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C388BB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055D99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888EFCA" w14:textId="1FD8D035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R4-Kpn-3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863D6D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161DA3CE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2143D68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28A24B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4-5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8AEEC8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9B5AAE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96B076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A09162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9A38E1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28DE8F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92FD7F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B7D4FC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16AB42E" w14:textId="1D952E2F" w:rsidR="00DB233E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  <w:r w:rsidR="00DB233E"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58EFA3C" w14:textId="7C96FB43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922D27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7F148F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E882F5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98D557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E14211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546B3B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46A5D02" w14:textId="4544762C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R4-Kpn-4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F7EFF8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72DEF125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0A21CD7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DD2EC9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4-6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FCC6CA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071E55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C771E4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0D273E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4B5F98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43387B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7EB3E9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6CE0EE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1DEBF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8F3145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0610A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5D32A9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116C26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12D669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5C5F2B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5FD4F5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1D995EC" w14:textId="4E9E83C5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R4-Kpn-5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35945F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39F98D5A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6DD60A6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475A1C4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4-7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66FB002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4641620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55BB26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9D7711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191AFD4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B73C99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40A5BA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C6C25A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BECA89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10D9D7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25F104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3FFA3F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143365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3A87A29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007604C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AA2126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46A981B1" w14:textId="4084D3F0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R4-Kpn-6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6FE13B0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shd w:val="clear" w:color="000000" w:fill="FFFFFF"/>
            <w:noWrap/>
            <w:vAlign w:val="center"/>
            <w:hideMark/>
          </w:tcPr>
          <w:p w14:paraId="2EA2E35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ST383</w:t>
            </w:r>
          </w:p>
        </w:tc>
      </w:tr>
      <w:tr w:rsidR="00D7635D" w:rsidRPr="00DB233E" w14:paraId="71EE2E9B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35B0875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5045FA8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4-8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7A94E5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52FEB2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A5DE95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FCCF60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35078BC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D8A9A0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943C99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89AB2E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1CE0F1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926215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6DA497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F4251C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E47DB1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65ACEA1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359DE51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56AE16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7054EBED" w14:textId="5FFD34EC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R4-Kpn-6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04EBCAF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64D59CD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0B7C0D79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597ED5F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71E4111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4-9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5718D4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0046C84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67DDE3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15C324C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7A668FA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BA1DDB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BC2E26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E73B8F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88AF29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58A043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AD09EF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070A7D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CE442E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0BE7FA5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5D7C258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EB8E69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1673F9D1" w14:textId="3C842DC4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R4-Kpn-6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7A43863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0B81BEA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18DEB15F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311D97A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574F9A1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4-1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3D7359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122F44B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A6BBAB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1E67B4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1213741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F59330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C08695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9BF075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089D73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311684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DDAB18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9D96F4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58F75A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3BA04BC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0F86C95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0E5BD4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489A537C" w14:textId="6837D48C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R4-Kpn-6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638192F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7CEFDC2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76D42007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3247494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73D2F25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4-10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7EA90E9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6A175D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6B33BCB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ADB5DA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0CA4606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912302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9CCE8A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506553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F00E7B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0C545B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B117F1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944580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DF144B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4BE5908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40E6241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80293A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75E6D0E4" w14:textId="371FF036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R4-Kpn-6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32E8C49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26CBE31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036025A0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42DDA69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D37B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4-11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026A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88C9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6839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28ED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FCD2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FDA68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AA20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77CC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9BC2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3D4F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D2B4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1CA5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D129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F55F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2C60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3720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bottom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32894F3B" w14:textId="79F714D8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R4-Kpn-6</w:t>
            </w:r>
          </w:p>
        </w:tc>
        <w:tc>
          <w:tcPr>
            <w:tcW w:w="89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14D1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14:paraId="24E86B1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7853DC" w:rsidRPr="00DB233E" w14:paraId="733A09AB" w14:textId="77777777" w:rsidTr="007853DC">
        <w:trPr>
          <w:trHeight w:val="54"/>
        </w:trPr>
        <w:tc>
          <w:tcPr>
            <w:tcW w:w="332" w:type="pct"/>
            <w:vMerge w:val="restart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14:paraId="1A901251" w14:textId="77777777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</w:t>
            </w: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B60D4" w14:textId="1E4AEA10" w:rsidR="007853DC" w:rsidRPr="008E7905" w:rsidRDefault="007853DC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5-2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E6FB8" w14:textId="7B423606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B79DA" w14:textId="77777777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  <w:p w14:paraId="46F0C35B" w14:textId="1C0E9862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C7DD9" w14:textId="77777777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  <w:p w14:paraId="1D8347E9" w14:textId="1524AE76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9596A" w14:textId="77777777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  <w:p w14:paraId="506A84EB" w14:textId="550817F1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4E36A" w14:textId="77777777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  <w:p w14:paraId="217A0BF5" w14:textId="59F526E8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6739A" w14:textId="77777777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  <w:p w14:paraId="62296EA6" w14:textId="2E1DB2D6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6BC6E" w14:textId="5CB3BBB7" w:rsidR="007853DC" w:rsidRPr="008E7905" w:rsidRDefault="007853DC" w:rsidP="00E00230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+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4FBA9" w14:textId="77777777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  <w:p w14:paraId="4DF7B7E7" w14:textId="4E6754BD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913B7" w14:textId="77777777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  <w:p w14:paraId="335700FF" w14:textId="24163E68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30665" w14:textId="77777777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  <w:p w14:paraId="2BCDF594" w14:textId="16F939F8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DDE95" w14:textId="77777777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  <w:p w14:paraId="1752F86C" w14:textId="1D60D70B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B05A5" w14:textId="77777777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  <w:p w14:paraId="65110FEA" w14:textId="7D943473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C62A5" w14:textId="77777777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  <w:p w14:paraId="5A9C6530" w14:textId="35615472" w:rsidR="007853DC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2D2D5" w14:textId="261596C4" w:rsidR="007853DC" w:rsidRPr="008E7905" w:rsidRDefault="007853DC" w:rsidP="00E00230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D0913" w14:textId="77777777" w:rsidR="007853DC" w:rsidRPr="008E7905" w:rsidRDefault="007853DC" w:rsidP="00546B63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  <w:p w14:paraId="64BEFA89" w14:textId="14921C02" w:rsidR="007853DC" w:rsidRPr="008E7905" w:rsidRDefault="007853DC" w:rsidP="007853DC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245B49" w14:textId="77777777" w:rsidR="007853DC" w:rsidRPr="008E7905" w:rsidRDefault="007853DC" w:rsidP="00546B63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  <w:p w14:paraId="0D9E4CB7" w14:textId="17CEC056" w:rsidR="007853DC" w:rsidRPr="008E7905" w:rsidRDefault="007853DC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1AE06" w14:textId="722F69C0" w:rsidR="007853DC" w:rsidRPr="008E7905" w:rsidRDefault="007853DC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R5-Eco-2</w:t>
            </w:r>
          </w:p>
        </w:tc>
        <w:tc>
          <w:tcPr>
            <w:tcW w:w="198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3ADC1" w14:textId="77777777" w:rsidR="007853DC" w:rsidRPr="008E7905" w:rsidRDefault="007853DC" w:rsidP="00546B63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  <w:p w14:paraId="2EADCFBB" w14:textId="435DB3C8" w:rsidR="007853DC" w:rsidRPr="008E7905" w:rsidRDefault="007853DC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6E46E" w14:textId="77777777" w:rsidR="007853DC" w:rsidRPr="008E7905" w:rsidRDefault="007853DC" w:rsidP="00546B63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  <w:p w14:paraId="5D071193" w14:textId="75365BED" w:rsidR="007853DC" w:rsidRPr="008E7905" w:rsidRDefault="007853DC" w:rsidP="00E00230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432FF505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78160B8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0C588E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5-3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5228CD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981FC6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ABD012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FE11AE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9D2E6A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AE6F4A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945552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3E1B8B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5788A7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C63E6D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F9BC57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5F3F7C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B76072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9FE40C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A08270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5CE005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658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AF12BA1" w14:textId="5F9F6E10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R5-Eco-3</w:t>
            </w:r>
          </w:p>
        </w:tc>
        <w:tc>
          <w:tcPr>
            <w:tcW w:w="198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123A7A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FE3047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46C0C9C1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21D790E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5DF418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5-4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0E13CF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BEDC68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BE5CBE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9CB88B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0480E9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763E52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E5C165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DD2C2E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98BFEF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C05A6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05864F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A25A81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1ADCD0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39F4B8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12146B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4A1ED8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658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3227691" w14:textId="0F41A443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R5-Eco-4</w:t>
            </w:r>
          </w:p>
        </w:tc>
        <w:tc>
          <w:tcPr>
            <w:tcW w:w="198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C2B56F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5B3333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71E294B5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6D08C5D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49B4D1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5-5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4E9EA0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CC4445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07DCA9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4D1E3A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317BE5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0ECC21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5DE49E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BC5746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10EDB8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2086A3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7DE8A5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F6E938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01DC2E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0CA3E1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9BC675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BD5924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658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B58A80D" w14:textId="65FFE67B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R5-Eco-5</w:t>
            </w:r>
          </w:p>
        </w:tc>
        <w:tc>
          <w:tcPr>
            <w:tcW w:w="198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333A56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F5E5B5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7D4DAF65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1C6FD2E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8F99D3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5-6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B11FA0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BB2130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9917CD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D700B6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E71E4C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261896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2E0B3E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162279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D96A08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69A3E5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656E9B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F512EA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878A63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78CB60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C306A5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86D254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658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E3B4D03" w14:textId="378B7CFB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R5-Eco-6</w:t>
            </w:r>
          </w:p>
        </w:tc>
        <w:tc>
          <w:tcPr>
            <w:tcW w:w="198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406457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FA44DE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746C0A94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284EA80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C911BF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5-7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5E9A8A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FF78F7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748AE8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A5CAED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0AC25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71DFC7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46B308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F30A57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847E56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939465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54D275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BEC02D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836973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15455B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B6989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AC33D7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658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F18955A" w14:textId="1456F7C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R5-Eco-7</w:t>
            </w:r>
          </w:p>
        </w:tc>
        <w:tc>
          <w:tcPr>
            <w:tcW w:w="198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D26893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A6AF5F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327CD0AE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6FDED2F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25029A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5-8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5B5A2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39EDD5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09D410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BD4396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7ABF7E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B52CCB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285246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8D1A69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DF079F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D830E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7C6CF8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114F22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B9954F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45C9EE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0490B3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3F8EA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658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A5152F3" w14:textId="414DBC99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R5-Eco-8</w:t>
            </w:r>
          </w:p>
        </w:tc>
        <w:tc>
          <w:tcPr>
            <w:tcW w:w="198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CE7EE6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8B27D4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6FC299C2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795E6C6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6720A1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5-9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FFA815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84147D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B6DDD6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0D340D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36A2C3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B2F7D8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7F01A7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134CA9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14B9CA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CC672B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42AA71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358554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ECC424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D18AF6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70E196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2F1381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658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B02BD79" w14:textId="33ABF138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R5-Eco-9</w:t>
            </w:r>
          </w:p>
        </w:tc>
        <w:tc>
          <w:tcPr>
            <w:tcW w:w="198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32BBE5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0322BA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70755331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1791A8B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A02CE2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5-10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AB54D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FE23EB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58D4D1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8D4792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A388D6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694B5A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208B0D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274E94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A26BD2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B32A7E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161227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674E4C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D78CE0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E84BD9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569CB4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6A84DF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658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1C2E6A7" w14:textId="69546E1C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R5-Eco-10</w:t>
            </w:r>
          </w:p>
        </w:tc>
        <w:tc>
          <w:tcPr>
            <w:tcW w:w="198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D174ED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237599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3FAA543A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60056E5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B67F7D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5-11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E9B0DC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D6D5B7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75BF1D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5AF6F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5C04A0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CE3C2A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8AF8D0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1C167D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3B8411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EA722B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CEAD7B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86335A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10EA9F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A9ABE6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D8710D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19DF46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658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3B4F2C6" w14:textId="13EB6EBA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R5-Eco-11</w:t>
            </w:r>
          </w:p>
        </w:tc>
        <w:tc>
          <w:tcPr>
            <w:tcW w:w="198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FD25EF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492D2B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4C8381A1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046E134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DE58AD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5-2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0B447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D4EB9E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03F055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CBC074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47055F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49E7B2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EE6AD1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28BB20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43ACDC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EF52D8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EE04C9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DE8023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8A9060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75896B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16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C9B3E2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AAC3D2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CB3CD7A" w14:textId="660C0731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R5-Kpn-1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8DE8AE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68FF2B2D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6C10E2C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5ED94F6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5-12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1C7EB2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7D95DF2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799E079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E974AB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4D1ADE6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AD2A93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EB1E19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92761E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6E48A4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89A979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DB58F9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952354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1D298B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77399FF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78BA876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6E8FE3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536E4E30" w14:textId="2ABC8CFC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R5-Kpn-2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49BA741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shd w:val="clear" w:color="000000" w:fill="FFFFFF"/>
            <w:noWrap/>
            <w:vAlign w:val="center"/>
            <w:hideMark/>
          </w:tcPr>
          <w:p w14:paraId="1104320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ST14</w:t>
            </w:r>
          </w:p>
        </w:tc>
      </w:tr>
      <w:tr w:rsidR="00D7635D" w:rsidRPr="00DB233E" w14:paraId="0681B18D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20283CE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42B4744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5-13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1FDDC1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194B9EF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051D9CE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C1A295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72B077A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6EBDA7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12A323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AD67B5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145C9D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D5DEB4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718652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DED58E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57806D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78ABEC3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76916F4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4665E9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2647AD6F" w14:textId="3202415E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R5-Kpn-2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26D5485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5F45740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21E025B5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388522C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692DFE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5-8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BA3F3E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BD01EE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A3F9E0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59D446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D5644E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19DA30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7838F2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D183FB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651E45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EB1BDA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3C5F75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CAF144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3AAE1A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9FC47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16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54112A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C75491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81C894" w14:textId="5D51F8F2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R5-Kpn-3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FF8ABB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639594AA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2F135A4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47A771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5-1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9374A0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920C45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91A165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8D84A1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CA04F6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D1392A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2ED5E1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73F815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A515FB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ED1AE0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0ECF8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C3C980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BA2306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8276E5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16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BC06BF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FFB190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EFC1F1F" w14:textId="1BCDD03B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R5-Kpn-4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942D29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21F75036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7C75253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52242B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5-14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E66511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6423E7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6643EE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ECE7A5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239161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310E47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A18A17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DF7179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B51C38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AC684D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CE3A09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394DBA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0BBA03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8FE0BD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16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518F0E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8DD9CE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DA7BAD" w14:textId="1D78D95E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R5-Kpn-5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0C7899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64472D83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27CCEAF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B5F5DF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5-15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4A4FB8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852AE2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6EF0F6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C2E3C4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4CB5E8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F6997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7695E9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05DA45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37651E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D3102E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C48528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D93926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1649FE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C57788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2B68B9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015BF1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D511878" w14:textId="342B8B00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R5-Kpn-6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B248D2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0EDA4FD3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19A9E47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5AE75F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5-3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0F011D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4E95D2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7A7077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DD654D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280C80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18719F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6FC465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7234C3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02F1D2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A7DB50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396F4A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133C6F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A63C81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100119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AAEC12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34574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C04EBAC" w14:textId="267E518F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R5-Kpn-7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3D21E1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00C6EBCE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68350CD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63AA75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5-16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3328B8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51F622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0046CA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4C8DBE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A9A86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FAD690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AA4136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38A388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8A77D8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C870F1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459B80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0F6790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8DE52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09BBF8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20FCC7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32438C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FA285E1" w14:textId="71EDB70F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R5-Kpn-8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8F6D7F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6C563811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6A50FA9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FAACBB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5-17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6556A9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5E7178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D7E1C0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A06737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48963B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5C447F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60A983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F7D5D2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76A7FD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BB77EE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98C19F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ECC0AF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4CD8C7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C923F7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199A5B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E76AC5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9BDE65D" w14:textId="2ED2358A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R5-Kpn-9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53B3B1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4E664A06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42B1E12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D17947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5-18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CA7B0B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83400C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E0E9C0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18461D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EA9DF1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5DFCCD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5C163F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723CB3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33920A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1A68EAC" w14:textId="12663CFD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DBC147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3699A49" w14:textId="17D7EFDA" w:rsidR="007853DC" w:rsidRPr="008E7905" w:rsidRDefault="00DB233E" w:rsidP="007853DC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  <w:r w:rsidR="007853DC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550847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CF6879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16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8BBCAA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75B123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BD66067" w14:textId="6C2FD150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R5-Kpn-10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A3D580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136D878A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4532A757" w14:textId="6B533BDF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34A824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5-18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C75D20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F078C1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F9652F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4FA2E2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CC8F57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47CCC2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2B03D9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E38CD9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434B32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4C91AE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21A244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FEE842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C505CC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2050AC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67A3F4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D9F38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660B4D2" w14:textId="53E7C32D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R5-Kpn-11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705C54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292F6552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6BF577B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2FDDB3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5-19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FCF375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B8A586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56E147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B13600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15908F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FB9228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C6E5D2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0F7646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DD46E3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995B5F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F7260C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1F6A36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DE797B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B3ED2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99E897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20CD4A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146E183" w14:textId="519A8E1E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R5-Kpn-12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746261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390F0469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1A4EBA0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943841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5-2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E2E851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9B4F2C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D2052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1C424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027252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8C881E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F2CAB7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FBA328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530E6B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00EEDF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7CCED1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BB0274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FE0ABA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926417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16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BA97E1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05723B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A027B93" w14:textId="23E08CE2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R5-Kpn-13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C4B8A8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5FDCEFB0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10290B0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199186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5-20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94A3A3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FA7B05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F25A09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18EEC1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30323E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84A1E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D438D4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38FDAB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0C7B83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8F1EB5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3DF5E9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B3BF6A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67363C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3C798B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16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B3A930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1263DD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31F4EF3" w14:textId="4FEF2261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R5-Kpn-14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324A50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6E7FA318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39E4187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B6BC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5-13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3071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2D33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CEB9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71C8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E6E5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CC14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F6BF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D3B1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0F53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B1AB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D988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90708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9681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C43E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16</w:t>
            </w:r>
          </w:p>
        </w:tc>
        <w:tc>
          <w:tcPr>
            <w:tcW w:w="142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A4E7A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8C8F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37663" w14:textId="320EF440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R5-Kpn-15</w:t>
            </w:r>
          </w:p>
        </w:tc>
        <w:tc>
          <w:tcPr>
            <w:tcW w:w="732" w:type="pct"/>
            <w:gridSpan w:val="2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1A40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2DCA508F" w14:textId="77777777" w:rsidTr="007853DC">
        <w:trPr>
          <w:trHeight w:val="170"/>
        </w:trPr>
        <w:tc>
          <w:tcPr>
            <w:tcW w:w="332" w:type="pct"/>
            <w:vMerge w:val="restart"/>
            <w:shd w:val="clear" w:color="000000" w:fill="FFFFFF"/>
            <w:noWrap/>
            <w:vAlign w:val="center"/>
            <w:hideMark/>
          </w:tcPr>
          <w:p w14:paraId="31A0D32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0FD0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6-1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6923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3F7B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2E6A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7268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6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CDF2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ACA0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4E14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35B3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F924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B1E8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E38F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C507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7E54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3E5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ED03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7CE5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9F49895" w14:textId="0C5A8708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R6-Cfr-1</w:t>
            </w:r>
          </w:p>
        </w:tc>
        <w:tc>
          <w:tcPr>
            <w:tcW w:w="89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E5B0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6FFA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ST178</w:t>
            </w:r>
          </w:p>
        </w:tc>
      </w:tr>
      <w:tr w:rsidR="00D7635D" w:rsidRPr="00DB233E" w14:paraId="54993402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45813BD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09E1824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6-2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B50534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4396E6E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0F2573F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ADF16E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4B7EC15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8CCC2A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25497E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25334F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D245B6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6D3263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D6D840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D6F43B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0863D7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08EFF01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77DA8C9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650DF8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379B9043" w14:textId="4C83F7C5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R6-Cfr-1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65FA34D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4ACA793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4B2E855E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146D025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34FEFC9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6-3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52C65C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0348422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061DBB7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DAE798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6979666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15A990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BAE1F1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1EBF5B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43D91E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913BF8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5A8AD0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303154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853101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459C318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142490E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9D7189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2BD69D84" w14:textId="035AB09F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R6-Cfr-1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636589D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4965385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323E1979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52BF505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107A411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6-4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D1F281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6F52621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468A9EE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4EFE7F0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145CD09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7BC0E6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481201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8B905A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D1B5FD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E398CF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0E16D8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3334AF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1D0337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7B53EDC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5DD6651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4F1871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40D74AE0" w14:textId="617DEB3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R6-Cfr-1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1E6059F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7167B2A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0EC44F15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1363F83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7D365E3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6-5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9C8ACE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129E2D2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937081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F3E027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78F089B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EDFCAB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A714A0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7314C6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94BDF4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EC2AAC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D1E35E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B08010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D1BE59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2242FA4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7E87CF9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B33488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3972C600" w14:textId="7648635A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R6-Cfr-1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0322CF1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6970283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134AA68B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1C1A957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2E5095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6-6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7A3316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AAB397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5C8B6D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01C294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3697A3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081700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0B2DE2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9009D4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79ED8A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3EB58E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6BECA5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0657AC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0249C0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781BFB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7A376F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516BFA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DBDBDB"/>
            <w:noWrap/>
            <w:vAlign w:val="bottom"/>
            <w:hideMark/>
          </w:tcPr>
          <w:p w14:paraId="54C2DC8E" w14:textId="14343D81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R6-Cfr-2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294159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14:paraId="160D322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ST90</w:t>
            </w:r>
          </w:p>
        </w:tc>
      </w:tr>
      <w:tr w:rsidR="00D7635D" w:rsidRPr="00DB233E" w14:paraId="3A8928F9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31E3CCD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B35D2E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6-7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AE8EBB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4A7B8B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1668AF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5EE05F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766AAB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8B0293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929EAA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81D354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390FE3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C756AA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F889CF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6FBBBC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260872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C2DE1A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736682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D46B1F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DBDBDB"/>
            <w:noWrap/>
            <w:vAlign w:val="bottom"/>
            <w:hideMark/>
          </w:tcPr>
          <w:p w14:paraId="0C26AFCC" w14:textId="2978C2A6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R6-Cfr-2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332CEC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tcBorders>
              <w:top w:val="nil"/>
            </w:tcBorders>
            <w:vAlign w:val="center"/>
            <w:hideMark/>
          </w:tcPr>
          <w:p w14:paraId="0F33351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09D31602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3AF59BF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B6D45D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6-8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A1C632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E13BAB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5EF9EA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4A65D2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D4FD3E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A81ADC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BF5334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BC8E8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4B5585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C0AE66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935233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694676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650526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27728C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064BD9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3CB80B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EDEDED"/>
            <w:noWrap/>
            <w:vAlign w:val="bottom"/>
            <w:hideMark/>
          </w:tcPr>
          <w:p w14:paraId="11159B04" w14:textId="4D8670FE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R6-Eco-1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4E8943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14:paraId="698AB87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ST1196</w:t>
            </w:r>
          </w:p>
        </w:tc>
      </w:tr>
      <w:tr w:rsidR="00D7635D" w:rsidRPr="00DB233E" w14:paraId="34792B34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01FFF25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301B6F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6-9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3D62CF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A88699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E474F2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0B42C5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B16B13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09A7FF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22C553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9CEE09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08A31F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0AB539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7B22AD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923088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00AC4F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833DC4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89561E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5D904B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EDEDED"/>
            <w:noWrap/>
            <w:vAlign w:val="bottom"/>
            <w:hideMark/>
          </w:tcPr>
          <w:p w14:paraId="219817F0" w14:textId="7A23726D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R6-Eco-1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2DB121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tcBorders>
              <w:top w:val="nil"/>
            </w:tcBorders>
            <w:vAlign w:val="center"/>
            <w:hideMark/>
          </w:tcPr>
          <w:p w14:paraId="095246F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6B2941F9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277B299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F6FBB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6-5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0246DD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0974F7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7D13B9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0E7C6C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6C1AB1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ECC7EC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62926D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3C49C1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8A4F3D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B2BAF5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5F2587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D38F8E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DB121F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F71B49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4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2AAC5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823A15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EDEDED"/>
            <w:noWrap/>
            <w:vAlign w:val="bottom"/>
            <w:hideMark/>
          </w:tcPr>
          <w:p w14:paraId="19F13E81" w14:textId="15FBE0C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R6-Eco-1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6F7A1A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tcBorders>
              <w:top w:val="nil"/>
            </w:tcBorders>
            <w:vAlign w:val="center"/>
            <w:hideMark/>
          </w:tcPr>
          <w:p w14:paraId="75020FE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3DEFD429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28D4CFB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73071E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6-5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8D572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15600B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B65214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1BA63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67E92D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0D5623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524718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2231FD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888F5A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945AE0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131F8E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5269A8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50254A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575717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58DC46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AB59BA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DBDBDB"/>
            <w:noWrap/>
            <w:vAlign w:val="bottom"/>
            <w:hideMark/>
          </w:tcPr>
          <w:p w14:paraId="04207072" w14:textId="71600B4B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R6-Eco-2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B8669A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14:paraId="1E910EC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ST69</w:t>
            </w:r>
          </w:p>
        </w:tc>
      </w:tr>
      <w:tr w:rsidR="00D7635D" w:rsidRPr="00DB233E" w14:paraId="2F2E2331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34AAFEC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EFC5ED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6-10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2CE924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9CE8E8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43E97A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04BB30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31F446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1909DE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406896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9D10C4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3D0E8E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084532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F7668C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C9DF53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2D4A91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36822C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D0B58D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75C894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DBDBDB"/>
            <w:noWrap/>
            <w:vAlign w:val="bottom"/>
            <w:hideMark/>
          </w:tcPr>
          <w:p w14:paraId="240A1EDD" w14:textId="631999A9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R6-Eco-2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34ECA1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tcBorders>
              <w:top w:val="nil"/>
            </w:tcBorders>
            <w:vAlign w:val="center"/>
            <w:hideMark/>
          </w:tcPr>
          <w:p w14:paraId="70ACC5D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37B8241A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1808EC3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95BA70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6-2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C24246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194F08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9DC9A4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F18505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2CF07A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B664B3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E6169B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A220D7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76B629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B275A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2585AF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2A7752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46197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54B71A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A53C67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AF1C94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DBDBDB"/>
            <w:noWrap/>
            <w:vAlign w:val="bottom"/>
            <w:hideMark/>
          </w:tcPr>
          <w:p w14:paraId="08C380EA" w14:textId="096AB9C1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R6-Eco-2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F35357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tcBorders>
              <w:top w:val="nil"/>
            </w:tcBorders>
            <w:vAlign w:val="center"/>
            <w:hideMark/>
          </w:tcPr>
          <w:p w14:paraId="4752349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63A6AD12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2E4DC97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936DA2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6-3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85B268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BE1599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F37B6B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768C2C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905064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0CF0EF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27ECC0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566641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41A9E2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C31636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DC04E2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582E3D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96AA4D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B4387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8A8A1B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504F1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DBDBDB"/>
            <w:noWrap/>
            <w:vAlign w:val="bottom"/>
            <w:hideMark/>
          </w:tcPr>
          <w:p w14:paraId="6BF79B0B" w14:textId="0E1750B6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R6-Eco-2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503E5D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tcBorders>
              <w:top w:val="nil"/>
            </w:tcBorders>
            <w:vAlign w:val="center"/>
            <w:hideMark/>
          </w:tcPr>
          <w:p w14:paraId="519531D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08934E72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0C4A77D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FE32C1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6-5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91F842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91D105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B0A0EA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BE156D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ECE44A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A2CE24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6F1CAA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4F87B7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BA4E49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FE31BD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6B0323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084494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DFBA0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93F9C5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85D1DA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7467E8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DBDBDB"/>
            <w:noWrap/>
            <w:vAlign w:val="bottom"/>
            <w:hideMark/>
          </w:tcPr>
          <w:p w14:paraId="66710776" w14:textId="5C3599F9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R6-Eco-2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93834F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tcBorders>
              <w:top w:val="nil"/>
            </w:tcBorders>
            <w:vAlign w:val="center"/>
            <w:hideMark/>
          </w:tcPr>
          <w:p w14:paraId="1C551F0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2B8CB5F4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1635202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F1FC04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6-1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0212A0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356498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04E901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0FB6F7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F10F2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2DE8DC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EF2D46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4CA5E1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288627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53614F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6D0431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EAABBF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6FAFC0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5A382F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CE32EB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2831FA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B624454" w14:textId="629BBEFA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R6-Eco-3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3E40B4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E90940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74902F96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502D157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C9CC56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6-11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54CE39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1C4117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9DED48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48B1D4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7EEF10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4A26BC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60D3BB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4B8721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2FE707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62D6C5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7A1D05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5C1B2A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2EF9AD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D1412B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61E731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932E35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0488F91" w14:textId="145D687B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R6-Eco-4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AB89D6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77AFED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3DCBF51C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5A7E7C6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4176B53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6-11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0212AAE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132B13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0C644C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4149926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3E82933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257AE3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8C2E45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7BDF90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E084AB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F26B33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AB5CD9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B9D3C2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A19684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6BC249E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179A022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A5166E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6FE5E331" w14:textId="65BAA20E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R6-Kpn-1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6149B3E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shd w:val="clear" w:color="000000" w:fill="FFFFFF"/>
            <w:noWrap/>
            <w:vAlign w:val="center"/>
            <w:hideMark/>
          </w:tcPr>
          <w:p w14:paraId="638699E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ST101</w:t>
            </w:r>
          </w:p>
        </w:tc>
      </w:tr>
      <w:tr w:rsidR="00D7635D" w:rsidRPr="00DB233E" w14:paraId="3B4FA246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54870F1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5C5B7A2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6-10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C69902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8CC9A5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1C49B17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22A862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4469C1D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83F158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7289DA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C34D47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1C7363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278A2A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905522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C2DD92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5F029A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297A8A8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5D21A3A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E9111F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4E6C1790" w14:textId="2DF1E1E1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R6-Kpn-1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23D0C48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1B0F76D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00E82F61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791134C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24230FA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6-9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701C9DF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14E5B35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4B1E3F4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626DD6B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2AD2069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654855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38CE97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FE592A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5373C3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30E3BB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415894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93FA88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A303CB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47955EC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48625B5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056673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0DC30160" w14:textId="7F711BB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R6-Kpn-1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0D18898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0160FD7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54AFD994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666E58E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3255D4C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6-2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1D0A9C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D0D850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6AB4C8D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48A9B0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446A461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C0FC56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4160E7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D34B3B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9DFECF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E93A0D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08F414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2C76E4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7DF33F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08D9B38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22C9D56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40CBE9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67F77499" w14:textId="6AC9BF7F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R6-Kpn-1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1B410D1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299F05D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477E523B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793ADFC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62A6B28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6-3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01C90F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2F2CB2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47681BB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7FFCFE9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27BF09D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6EA79F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C55DD4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5170A3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FEFD1D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E53357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93643A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1CE7DC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9BC8EA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31B9F94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469C293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FE65E2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73B6CDF7" w14:textId="0E5EF598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R6-Kpn-1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470867CE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2883130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6357E855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542574F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3C0588F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6-4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B64460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10DF02F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68071D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189C88A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4833E51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9E9269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07AF46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7FFFDE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2BD180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B4FC7D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EB17FC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A7EFF5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51723C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13C5059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0873C8B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CE81F6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50095CC0" w14:textId="2B6CF981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R6-Kpn-1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123823A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0EBC280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716303A5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3E78FEA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2CD936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6-6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39D78C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B2ECB9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D448E1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A0C9B7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0B60A0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2AAFBB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4887C0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30A970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851800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9A8554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9DC06A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8F8965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3ACD86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8F7D6B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6F513C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303B4D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DBDBDB"/>
            <w:noWrap/>
            <w:vAlign w:val="bottom"/>
            <w:hideMark/>
          </w:tcPr>
          <w:p w14:paraId="303CB0BC" w14:textId="78830179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R6-Kpn-2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354EAF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14:paraId="0BC721A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ST147</w:t>
            </w:r>
          </w:p>
        </w:tc>
      </w:tr>
      <w:tr w:rsidR="00D7635D" w:rsidRPr="00DB233E" w14:paraId="558BF7FD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7E8FB41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9FBFC5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6-8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30D764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67FF46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5D03FD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12D972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D0BDB8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AF0A9C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DADE1E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2C1287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73B837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12EC19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9C5D6E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5D36C2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AEA2D5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4DAAD4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436B05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1171BB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DBDBDB"/>
            <w:noWrap/>
            <w:vAlign w:val="bottom"/>
            <w:hideMark/>
          </w:tcPr>
          <w:p w14:paraId="4E8F4B31" w14:textId="10A21016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R6-Kpn-2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A447F7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tcBorders>
              <w:top w:val="nil"/>
            </w:tcBorders>
            <w:vAlign w:val="center"/>
            <w:hideMark/>
          </w:tcPr>
          <w:p w14:paraId="60DB3BA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3C34D46D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75B596F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26CD3A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6-5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4006C6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F4AC6B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2B62F8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24A07B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D17B2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11E443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12C2C0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6A1E2E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B8ABA5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41C8B0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60F68E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839724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EE2561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C0D04E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81B7E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791CA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tcBorders>
              <w:top w:val="nil"/>
            </w:tcBorders>
            <w:shd w:val="clear" w:color="000000" w:fill="DBDBDB"/>
            <w:noWrap/>
            <w:vAlign w:val="bottom"/>
            <w:hideMark/>
          </w:tcPr>
          <w:p w14:paraId="4A4CA5DB" w14:textId="6B9656CC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R6-Kpn-2</w:t>
            </w:r>
          </w:p>
        </w:tc>
        <w:tc>
          <w:tcPr>
            <w:tcW w:w="89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9839A12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tcBorders>
              <w:top w:val="nil"/>
            </w:tcBorders>
            <w:vAlign w:val="center"/>
            <w:hideMark/>
          </w:tcPr>
          <w:p w14:paraId="48BAAAB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1564C216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51C6232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9405D6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6-4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54CDD8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0DBC0C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97FCE2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713FCD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4D8968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414B17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E9AB1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755E21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4D0019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ADA119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E2955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1890F1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215AED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4E055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33637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77BF00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8B3F291" w14:textId="445F152E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R6-Kpn-3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6D7D1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217BF27E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</w:tcBorders>
            <w:vAlign w:val="center"/>
            <w:hideMark/>
          </w:tcPr>
          <w:p w14:paraId="55767A9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9E05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6-1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FB87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40DF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9603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C74D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B670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9C21E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C804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18E2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6C1F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BCDE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751C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98CA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6779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735F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E620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2A46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97CF9" w14:textId="089C1D3A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R6-Kpn-4</w:t>
            </w:r>
          </w:p>
        </w:tc>
        <w:tc>
          <w:tcPr>
            <w:tcW w:w="732" w:type="pct"/>
            <w:gridSpan w:val="2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C5BD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43845C50" w14:textId="77777777" w:rsidTr="007853DC">
        <w:trPr>
          <w:trHeight w:val="170"/>
        </w:trPr>
        <w:tc>
          <w:tcPr>
            <w:tcW w:w="332" w:type="pct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2B1285D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5808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7-1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11C8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F49B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B05E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D8F3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CCC5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8BE1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0411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D913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94CB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1D35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6756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3738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3938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E7BB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2</w:t>
            </w:r>
          </w:p>
        </w:tc>
        <w:tc>
          <w:tcPr>
            <w:tcW w:w="142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C78F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8733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88F1A1" w14:textId="0EA80FC6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R7-Kpn-1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A6F8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31BFF27C" w14:textId="77777777" w:rsidTr="007853DC">
        <w:trPr>
          <w:trHeight w:val="170"/>
        </w:trPr>
        <w:tc>
          <w:tcPr>
            <w:tcW w:w="332" w:type="pct"/>
            <w:vMerge w:val="restart"/>
            <w:shd w:val="clear" w:color="000000" w:fill="FFFFFF"/>
            <w:noWrap/>
            <w:vAlign w:val="center"/>
            <w:hideMark/>
          </w:tcPr>
          <w:p w14:paraId="47D64899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8</w:t>
            </w: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BDFC4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8-1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40EF0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DD187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BE555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9DE0C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8490D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757A2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9A882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26814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FB3D6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2FA39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6429C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635B5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75531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C1CFB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09D7B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6386C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FEBB6" w14:textId="2693E7D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R-Eco-1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28F4A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2BC530BD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2BC64867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70D46A96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8-2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009EE29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8026380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4EAFFFB7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0F1DDA1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69D054A2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84BC14F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D43FA93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3F08B15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E146884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FFA5929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23B3F21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5F1A889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2DB578D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73BA9682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582CF4B5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FB4AAC8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shd w:val="clear" w:color="000000" w:fill="FFFFFF"/>
            <w:noWrap/>
            <w:vAlign w:val="bottom"/>
            <w:hideMark/>
          </w:tcPr>
          <w:p w14:paraId="1FCE4DFA" w14:textId="30BD43EB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R-Eco-2</w:t>
            </w:r>
          </w:p>
        </w:tc>
        <w:tc>
          <w:tcPr>
            <w:tcW w:w="732" w:type="pct"/>
            <w:gridSpan w:val="2"/>
            <w:shd w:val="clear" w:color="000000" w:fill="FFFFFF"/>
            <w:noWrap/>
            <w:vAlign w:val="bottom"/>
            <w:hideMark/>
          </w:tcPr>
          <w:p w14:paraId="48923341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500D46B3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46EB7A42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52BE0746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8-3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F29E557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65501D6F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4D861B91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CDC6743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1E724A29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193D20D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EEDF751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A35B9EA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A2A1789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BD587DD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9C9D964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FA59C54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F6B3BE6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0FE5CA4A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7D8E234A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0ECC6BE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shd w:val="clear" w:color="000000" w:fill="FFFFFF"/>
            <w:noWrap/>
            <w:vAlign w:val="bottom"/>
            <w:hideMark/>
          </w:tcPr>
          <w:p w14:paraId="2D60F0BC" w14:textId="00DD450F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R-Eco-3</w:t>
            </w:r>
          </w:p>
        </w:tc>
        <w:tc>
          <w:tcPr>
            <w:tcW w:w="732" w:type="pct"/>
            <w:gridSpan w:val="2"/>
            <w:shd w:val="clear" w:color="000000" w:fill="FFFFFF"/>
            <w:noWrap/>
            <w:vAlign w:val="bottom"/>
            <w:hideMark/>
          </w:tcPr>
          <w:p w14:paraId="7B00280C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6502F37D" w14:textId="77777777" w:rsidTr="007853DC">
        <w:trPr>
          <w:trHeight w:val="170"/>
        </w:trPr>
        <w:tc>
          <w:tcPr>
            <w:tcW w:w="332" w:type="pct"/>
            <w:vMerge/>
            <w:vAlign w:val="center"/>
            <w:hideMark/>
          </w:tcPr>
          <w:p w14:paraId="285E221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D7BE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8-4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740A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9456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8535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2F3A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8F6A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A262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576D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CC81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4AD6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C8E3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80F3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BD4B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D663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7737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1</w:t>
            </w:r>
          </w:p>
        </w:tc>
        <w:tc>
          <w:tcPr>
            <w:tcW w:w="142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94B4F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FCF7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79AC5" w14:textId="048BFAC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R-Kae-1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93F6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7F0FA7B3" w14:textId="77777777" w:rsidTr="007853DC">
        <w:trPr>
          <w:trHeight w:val="170"/>
        </w:trPr>
        <w:tc>
          <w:tcPr>
            <w:tcW w:w="332" w:type="pct"/>
            <w:vMerge w:val="restar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3F9C5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9</w:t>
            </w: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1E1F7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9-1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D6B40B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5F8D1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73634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73F49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3978E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9F9BA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2E37ED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45364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00A6F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CF567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F4949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B3955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3341D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32C42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58CDB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9A632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C2B05" w14:textId="30D29515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R-Eco-1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B53EF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7850677A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16A180DB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CD918F7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9-2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F9F998B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D22CDB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20FB2B6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F47D234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157BF73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E587F36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4150BB1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66E4D50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0989887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920622A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A62A70C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5AF3D44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ECE4599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A50EE01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DC753A8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2E1562E" w14:textId="77777777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BDD9D04" w14:textId="7FC54282" w:rsidR="00D7635D" w:rsidRPr="008E7905" w:rsidRDefault="00D7635D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R-Eco-2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FDD4FEF" w14:textId="77777777" w:rsidR="00D7635D" w:rsidRPr="008E7905" w:rsidRDefault="00D7635D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5E4A7428" w14:textId="77777777" w:rsidTr="007853DC">
        <w:trPr>
          <w:trHeight w:val="170"/>
        </w:trPr>
        <w:tc>
          <w:tcPr>
            <w:tcW w:w="332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3F9EA37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43F2C91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9-3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419CA5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7C74CBB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27B8105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B57799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45E0D1E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CE247C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FE8F04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65733E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A6F09D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0D9970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683050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B64236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BAEDBB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2E2EF4C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5A70A03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DBEA9A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06805A4C" w14:textId="055C4392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R-Kpn-1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0514C02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shd w:val="clear" w:color="000000" w:fill="FFFFFF"/>
            <w:noWrap/>
            <w:vAlign w:val="center"/>
            <w:hideMark/>
          </w:tcPr>
          <w:p w14:paraId="081D120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ST147</w:t>
            </w:r>
          </w:p>
        </w:tc>
      </w:tr>
      <w:tr w:rsidR="00D7635D" w:rsidRPr="00DB233E" w14:paraId="2CD5BF08" w14:textId="77777777" w:rsidTr="007853DC">
        <w:trPr>
          <w:trHeight w:val="170"/>
        </w:trPr>
        <w:tc>
          <w:tcPr>
            <w:tcW w:w="332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695710E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4C3036B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9-4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70B12C8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805390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B69148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6944B90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0C7C5BA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9D3E78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166478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BD2572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F65BEF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D5B0CA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9021C9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6110B61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92637F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2A3EE87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4A69B56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46076B9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EDEDED"/>
            <w:noWrap/>
            <w:vAlign w:val="bottom"/>
            <w:hideMark/>
          </w:tcPr>
          <w:p w14:paraId="13B7764B" w14:textId="0A107CFB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R-Kpn-1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0041E1F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7A871FA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366A9C3A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1F0E5FB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57A9FBD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9-5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C4EC83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56496F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EFF59A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51FBED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DE980D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200BB8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1271AC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43C5F3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B1D05D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376BD0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D3FD74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5323E5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38E8C5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EAB8FD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6B9426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C36595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C0D4CB8" w14:textId="3AD5937C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R-Kpn-2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545160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407DE829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32F831D1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69BE31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9-6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5648E4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DB2087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1FA8CB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3F48AF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783FAB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D35951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BA639E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308079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618204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69BC16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0585DD2" w14:textId="4740A478" w:rsidR="00DB233E" w:rsidRPr="008E7905" w:rsidRDefault="007853DC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  <w:r w:rsidR="00DB233E"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914185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2F7377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116E8D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6EEF3B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099B0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38E82E3" w14:textId="7005E28B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R-Kpn-3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D4022A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6062B7D8" w14:textId="77777777" w:rsidTr="007853DC">
        <w:trPr>
          <w:trHeight w:val="170"/>
        </w:trPr>
        <w:tc>
          <w:tcPr>
            <w:tcW w:w="332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39404D0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72D7E11A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9-7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EE3A14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DAFCE6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3C8D3D0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116BDF1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725A0DC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3CF93B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D638AA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ECB366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4F40D4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1AE254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0D7D48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301156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BA02DB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1B06F4E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74ED8AC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7F18D6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DBDBDB"/>
            <w:noWrap/>
            <w:vAlign w:val="bottom"/>
            <w:hideMark/>
          </w:tcPr>
          <w:p w14:paraId="68CA2FD5" w14:textId="46AD0318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R-Kpn-4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2F99FDE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 w:val="restart"/>
            <w:shd w:val="clear" w:color="000000" w:fill="FFFFFF"/>
            <w:noWrap/>
            <w:vAlign w:val="center"/>
            <w:hideMark/>
          </w:tcPr>
          <w:p w14:paraId="41AE8CF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ST101</w:t>
            </w:r>
          </w:p>
        </w:tc>
      </w:tr>
      <w:tr w:rsidR="00D7635D" w:rsidRPr="00DB233E" w14:paraId="583A1C8D" w14:textId="77777777" w:rsidTr="007853DC">
        <w:trPr>
          <w:trHeight w:val="170"/>
        </w:trPr>
        <w:tc>
          <w:tcPr>
            <w:tcW w:w="332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4633CAAF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shd w:val="clear" w:color="000000" w:fill="FFFFFF"/>
            <w:noWrap/>
            <w:vAlign w:val="bottom"/>
            <w:hideMark/>
          </w:tcPr>
          <w:p w14:paraId="4BF3870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9-8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588FB6C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1C64336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4B14F65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shd w:val="clear" w:color="000000" w:fill="FFFFFF"/>
            <w:noWrap/>
            <w:vAlign w:val="bottom"/>
            <w:hideMark/>
          </w:tcPr>
          <w:p w14:paraId="7E3A83F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shd w:val="clear" w:color="000000" w:fill="FFFFFF"/>
            <w:noWrap/>
            <w:vAlign w:val="bottom"/>
            <w:hideMark/>
          </w:tcPr>
          <w:p w14:paraId="25E4EB2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5A1E03F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C8B21E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0A0687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74D49D5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1BA59D2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3B89B23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2C86967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424611D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shd w:val="clear" w:color="000000" w:fill="FFFFFF"/>
            <w:noWrap/>
            <w:vAlign w:val="bottom"/>
            <w:hideMark/>
          </w:tcPr>
          <w:p w14:paraId="1527461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shd w:val="clear" w:color="000000" w:fill="FFFFFF"/>
            <w:noWrap/>
            <w:vAlign w:val="bottom"/>
            <w:hideMark/>
          </w:tcPr>
          <w:p w14:paraId="1EB7AF4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shd w:val="clear" w:color="000000" w:fill="FFFFFF"/>
            <w:noWrap/>
            <w:vAlign w:val="bottom"/>
            <w:hideMark/>
          </w:tcPr>
          <w:p w14:paraId="07CCEE80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67" w:type="pct"/>
            <w:gridSpan w:val="2"/>
            <w:shd w:val="clear" w:color="000000" w:fill="DBDBDB"/>
            <w:noWrap/>
            <w:vAlign w:val="bottom"/>
            <w:hideMark/>
          </w:tcPr>
          <w:p w14:paraId="5BE64997" w14:textId="1FAB1F64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R-Kpn-4</w:t>
            </w:r>
          </w:p>
        </w:tc>
        <w:tc>
          <w:tcPr>
            <w:tcW w:w="89" w:type="pct"/>
            <w:shd w:val="clear" w:color="000000" w:fill="FFFFFF"/>
            <w:noWrap/>
            <w:vAlign w:val="bottom"/>
            <w:hideMark/>
          </w:tcPr>
          <w:p w14:paraId="2CA1FC53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732" w:type="pct"/>
            <w:gridSpan w:val="2"/>
            <w:vMerge/>
            <w:vAlign w:val="center"/>
            <w:hideMark/>
          </w:tcPr>
          <w:p w14:paraId="5D59C727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</w:tr>
      <w:tr w:rsidR="00D7635D" w:rsidRPr="00DB233E" w14:paraId="25F30016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486630F4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370D16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9-1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A1EA20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439D9A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A60AF78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A385E77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F8CED3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C747B9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BB552CD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636563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D97653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412968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82628B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AF5B71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F7EFFA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6223F8C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AECB93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6899D1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85D353C" w14:textId="11DB400B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R-Kpn-5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ACFEE3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0AD193E9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76571DB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71CBC06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9-9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465D61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1D24A9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B84DCA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3128D73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9C952F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B808D9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DC3EA9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00B608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F82BAF6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54B57B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3671EEE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BE7472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2A142D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F8EEBC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8F7324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E51364C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C9CCD49" w14:textId="4EAA59BE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R-Kpn-6</w:t>
            </w:r>
          </w:p>
        </w:tc>
        <w:tc>
          <w:tcPr>
            <w:tcW w:w="732" w:type="pct"/>
            <w:gridSpan w:val="2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67C54E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  <w:tr w:rsidR="00D7635D" w:rsidRPr="00DB233E" w14:paraId="41CBCAFD" w14:textId="77777777" w:rsidTr="007853DC">
        <w:trPr>
          <w:trHeight w:val="170"/>
        </w:trPr>
        <w:tc>
          <w:tcPr>
            <w:tcW w:w="332" w:type="pct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25240665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</w:p>
        </w:tc>
        <w:tc>
          <w:tcPr>
            <w:tcW w:w="332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625BB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9-9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27D5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FE0C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00304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0BBE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56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51B62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i/>
                <w:iCs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83441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9573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62A169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6EBD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3A2BA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695C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DF0AE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+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70BD0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D2B25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0.25</w:t>
            </w:r>
          </w:p>
        </w:tc>
        <w:tc>
          <w:tcPr>
            <w:tcW w:w="142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CD23B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173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9E638" w14:textId="77777777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  <w:tc>
          <w:tcPr>
            <w:tcW w:w="856" w:type="pct"/>
            <w:gridSpan w:val="3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1C271" w14:textId="4BF97BD4" w:rsidR="00DB233E" w:rsidRPr="008E7905" w:rsidRDefault="00DB233E" w:rsidP="00DB233E">
            <w:pPr>
              <w:widowControl w:val="0"/>
              <w:contextualSpacing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R-Kae-1</w:t>
            </w:r>
          </w:p>
        </w:tc>
        <w:tc>
          <w:tcPr>
            <w:tcW w:w="732" w:type="pct"/>
            <w:gridSpan w:val="2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D498F" w14:textId="77777777" w:rsidR="00DB233E" w:rsidRPr="008E7905" w:rsidRDefault="00DB233E" w:rsidP="00DB233E">
            <w:pPr>
              <w:widowControl w:val="0"/>
              <w:contextualSpacing/>
              <w:jc w:val="center"/>
              <w:rPr>
                <w:rFonts w:eastAsia="Times New Roman" w:cs="Times New Roman"/>
                <w:sz w:val="22"/>
                <w:szCs w:val="24"/>
                <w:lang w:val="fr-FR" w:eastAsia="fr-FR"/>
              </w:rPr>
            </w:pPr>
            <w:r w:rsidRPr="008E7905">
              <w:rPr>
                <w:rFonts w:eastAsia="Times New Roman" w:cs="Times New Roman"/>
                <w:sz w:val="22"/>
                <w:szCs w:val="24"/>
                <w:lang w:val="fr-FR" w:eastAsia="fr-FR"/>
              </w:rPr>
              <w:t> </w:t>
            </w:r>
          </w:p>
        </w:tc>
      </w:tr>
    </w:tbl>
    <w:p w14:paraId="530E8C15" w14:textId="5BB3024D" w:rsidR="0088513A" w:rsidRPr="009048AA" w:rsidRDefault="00DB233E" w:rsidP="009048AA">
      <w:pPr>
        <w:pStyle w:val="paragraph"/>
        <w:widowControl w:val="0"/>
        <w:spacing w:before="0" w:beforeAutospacing="0" w:after="0" w:afterAutospacing="0"/>
        <w:contextualSpacing/>
        <w:jc w:val="both"/>
        <w:textAlignment w:val="baseline"/>
        <w:rPr>
          <w:lang w:val="en-US"/>
        </w:rPr>
      </w:pPr>
      <w:r w:rsidRPr="00DB233E">
        <w:rPr>
          <w:rStyle w:val="normaltextrun"/>
          <w:lang w:val="en-US"/>
        </w:rPr>
        <w:t>Grey shading is used in the table to highlight similar RAPD-types.</w:t>
      </w:r>
    </w:p>
    <w:sectPr w:rsidR="0088513A" w:rsidRPr="009048AA" w:rsidSect="00C20952">
      <w:footerReference w:type="even" r:id="rId12"/>
      <w:footerReference w:type="default" r:id="rId13"/>
      <w:headerReference w:type="first" r:id="rId14"/>
      <w:pgSz w:w="12240" w:h="15840"/>
      <w:pgMar w:top="1138" w:right="1181" w:bottom="1138" w:left="1282" w:header="283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B4820" w14:textId="77777777" w:rsidR="00C20952" w:rsidRDefault="00C20952" w:rsidP="00117666">
      <w:pPr>
        <w:spacing w:after="0"/>
      </w:pPr>
      <w:r>
        <w:separator/>
      </w:r>
    </w:p>
  </w:endnote>
  <w:endnote w:type="continuationSeparator" w:id="0">
    <w:p w14:paraId="04358171" w14:textId="77777777" w:rsidR="00C20952" w:rsidRDefault="00C20952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FCB79" w14:textId="66087862" w:rsidR="00D7635D" w:rsidRPr="00577C4C" w:rsidRDefault="00D7635D">
    <w:pPr>
      <w:pStyle w:val="Footer"/>
      <w:rPr>
        <w:color w:val="C00000"/>
        <w:szCs w:val="24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C0C9A1E" wp14:editId="6DFF2BB4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3464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346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B86276A" w14:textId="77777777" w:rsidR="00D7635D" w:rsidRPr="00577C4C" w:rsidRDefault="00D7635D">
                          <w:pPr>
                            <w:pStyle w:val="Footer"/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620577" w:rsidRPr="00620577">
                            <w:rPr>
                              <w:noProof/>
                              <w:color w:val="000000" w:themeColor="text1"/>
                              <w:sz w:val="22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0C9A1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26.3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" filled="f" stroked="f" strokeweight=".5pt">
              <v:textbox style="mso-fit-shape-to-text:t">
                <w:txbxContent>
                  <w:p w14:paraId="2B86276A" w14:textId="77777777" w:rsidR="00D7635D" w:rsidRPr="00577C4C" w:rsidRDefault="00D7635D">
                    <w:pPr>
                      <w:pStyle w:val="Footer"/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620577" w:rsidRPr="00620577">
                      <w:rPr>
                        <w:noProof/>
                        <w:color w:val="000000" w:themeColor="text1"/>
                        <w:sz w:val="22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8A60F" w14:textId="77777777" w:rsidR="00D7635D" w:rsidRPr="00577C4C" w:rsidRDefault="00D7635D">
    <w:pPr>
      <w:pStyle w:val="Footer"/>
      <w:rPr>
        <w:b/>
        <w:sz w:val="20"/>
        <w:szCs w:val="24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2127D7DA" wp14:editId="10908CC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3464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346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4C0BEFB" w14:textId="77777777" w:rsidR="00D7635D" w:rsidRPr="00577C4C" w:rsidRDefault="00D7635D">
                          <w:pPr>
                            <w:pStyle w:val="Footer"/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620577" w:rsidRPr="00620577">
                            <w:rPr>
                              <w:noProof/>
                              <w:color w:val="000000" w:themeColor="text1"/>
                              <w:sz w:val="22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27D7DA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26.3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" filled="f" stroked="f" strokeweight=".5pt">
              <v:textbox style="mso-fit-shape-to-text:t">
                <w:txbxContent>
                  <w:p w14:paraId="04C0BEFB" w14:textId="77777777" w:rsidR="00D7635D" w:rsidRPr="00577C4C" w:rsidRDefault="00D7635D">
                    <w:pPr>
                      <w:pStyle w:val="Footer"/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620577" w:rsidRPr="00620577">
                      <w:rPr>
                        <w:noProof/>
                        <w:color w:val="000000" w:themeColor="text1"/>
                        <w:sz w:val="22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C6DE8" w14:textId="77777777" w:rsidR="00C20952" w:rsidRDefault="00C20952" w:rsidP="00117666">
      <w:pPr>
        <w:spacing w:after="0"/>
      </w:pPr>
      <w:r>
        <w:separator/>
      </w:r>
    </w:p>
  </w:footnote>
  <w:footnote w:type="continuationSeparator" w:id="0">
    <w:p w14:paraId="70AE1CFB" w14:textId="77777777" w:rsidR="00C20952" w:rsidRDefault="00C20952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DC69" w14:textId="77777777" w:rsidR="00D7635D" w:rsidRDefault="00D7635D" w:rsidP="00A53000">
    <w:pPr>
      <w:pStyle w:val="Header"/>
    </w:pPr>
    <w:r w:rsidRPr="005A1D84">
      <w:rPr>
        <w:noProof/>
        <w:color w:val="A6A6A6" w:themeColor="background1" w:themeShade="A6"/>
        <w:lang w:val="fr-FR" w:eastAsia="fr-FR"/>
      </w:rPr>
      <w:drawing>
        <wp:inline distT="0" distB="0" distL="0" distR="0" wp14:anchorId="14758C2E" wp14:editId="7C8F8B09">
          <wp:extent cx="1382534" cy="497091"/>
          <wp:effectExtent l="0" t="0" r="0" b="0"/>
          <wp:docPr id="6" name="Picture 6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9830E622"/>
    <w:lvl w:ilvl="0" w:tplc="8AA8B21E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2451F"/>
    <w:multiLevelType w:val="hybridMultilevel"/>
    <w:tmpl w:val="DB54B5A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C0601A"/>
    <w:multiLevelType w:val="multilevel"/>
    <w:tmpl w:val="C6A8CCEA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6EF7BC3"/>
    <w:multiLevelType w:val="hybridMultilevel"/>
    <w:tmpl w:val="CC542A14"/>
    <w:lvl w:ilvl="0" w:tplc="78805936">
      <w:start w:val="1"/>
      <w:numFmt w:val="decimal"/>
      <w:lvlRestart w:val="0"/>
      <w:pStyle w:val="MDPI71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412DB"/>
    <w:multiLevelType w:val="hybridMultilevel"/>
    <w:tmpl w:val="5986F0E6"/>
    <w:lvl w:ilvl="0" w:tplc="61DCC2B6">
      <w:start w:val="1"/>
      <w:numFmt w:val="decimal"/>
      <w:lvlRestart w:val="0"/>
      <w:pStyle w:val="MDPI37itemize"/>
      <w:lvlText w:val="%1."/>
      <w:lvlJc w:val="left"/>
      <w:pPr>
        <w:ind w:left="3033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6" w15:restartNumberingAfterBreak="0">
    <w:nsid w:val="7216133E"/>
    <w:multiLevelType w:val="hybridMultilevel"/>
    <w:tmpl w:val="9D984AC2"/>
    <w:lvl w:ilvl="0" w:tplc="289EAA1C">
      <w:start w:val="1"/>
      <w:numFmt w:val="decimal"/>
      <w:lvlRestart w:val="0"/>
      <w:pStyle w:val="MDPI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925603">
    <w:abstractNumId w:val="3"/>
  </w:num>
  <w:num w:numId="2" w16cid:durableId="709307502">
    <w:abstractNumId w:val="2"/>
    <w:lvlOverride w:ilvl="0">
      <w:lvl w:ilvl="0">
        <w:start w:val="1"/>
        <w:numFmt w:val="decimal"/>
        <w:pStyle w:val="Heading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3" w16cid:durableId="120198294">
    <w:abstractNumId w:val="2"/>
  </w:num>
  <w:num w:numId="4" w16cid:durableId="867722136">
    <w:abstractNumId w:val="2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tabs>
            <w:tab w:val="num" w:pos="567"/>
          </w:tabs>
          <w:ind w:left="567" w:hanging="567"/>
        </w:p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tabs>
            <w:tab w:val="num" w:pos="567"/>
          </w:tabs>
          <w:ind w:left="567" w:hanging="567"/>
        </w:p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pStyle w:val="Heading5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" w16cid:durableId="1132791587">
    <w:abstractNumId w:val="0"/>
  </w:num>
  <w:num w:numId="6" w16cid:durableId="1841502851">
    <w:abstractNumId w:val="6"/>
  </w:num>
  <w:num w:numId="7" w16cid:durableId="444034899">
    <w:abstractNumId w:val="5"/>
  </w:num>
  <w:num w:numId="8" w16cid:durableId="1489587868">
    <w:abstractNumId w:val="4"/>
  </w:num>
  <w:num w:numId="9" w16cid:durableId="142267625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attachedTemplate r:id="rId1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420"/>
    <w:rsid w:val="000001BE"/>
    <w:rsid w:val="00015D7B"/>
    <w:rsid w:val="0002273A"/>
    <w:rsid w:val="00034304"/>
    <w:rsid w:val="00035434"/>
    <w:rsid w:val="00045678"/>
    <w:rsid w:val="000458E4"/>
    <w:rsid w:val="00063D84"/>
    <w:rsid w:val="0006636D"/>
    <w:rsid w:val="00077D53"/>
    <w:rsid w:val="00081394"/>
    <w:rsid w:val="000879AF"/>
    <w:rsid w:val="00091E07"/>
    <w:rsid w:val="000B34BD"/>
    <w:rsid w:val="000C1FC4"/>
    <w:rsid w:val="000C7E2A"/>
    <w:rsid w:val="000F4CFB"/>
    <w:rsid w:val="00117666"/>
    <w:rsid w:val="00120137"/>
    <w:rsid w:val="001223A7"/>
    <w:rsid w:val="00134256"/>
    <w:rsid w:val="00147395"/>
    <w:rsid w:val="00152161"/>
    <w:rsid w:val="001552C9"/>
    <w:rsid w:val="00177D84"/>
    <w:rsid w:val="001964EF"/>
    <w:rsid w:val="001B1A2C"/>
    <w:rsid w:val="001C1ADD"/>
    <w:rsid w:val="001D5C23"/>
    <w:rsid w:val="001E4F08"/>
    <w:rsid w:val="001F4C07"/>
    <w:rsid w:val="00206322"/>
    <w:rsid w:val="00217BA1"/>
    <w:rsid w:val="00220AEA"/>
    <w:rsid w:val="00226954"/>
    <w:rsid w:val="002368CB"/>
    <w:rsid w:val="00254D9E"/>
    <w:rsid w:val="002629A3"/>
    <w:rsid w:val="00265660"/>
    <w:rsid w:val="002677A0"/>
    <w:rsid w:val="00267D18"/>
    <w:rsid w:val="002735F2"/>
    <w:rsid w:val="002868E2"/>
    <w:rsid w:val="002869C3"/>
    <w:rsid w:val="002936E4"/>
    <w:rsid w:val="00296B88"/>
    <w:rsid w:val="002A260D"/>
    <w:rsid w:val="002A7C66"/>
    <w:rsid w:val="002B2C38"/>
    <w:rsid w:val="002C0DCB"/>
    <w:rsid w:val="002C74CA"/>
    <w:rsid w:val="002F744D"/>
    <w:rsid w:val="00303DE6"/>
    <w:rsid w:val="00310124"/>
    <w:rsid w:val="00322306"/>
    <w:rsid w:val="003544FB"/>
    <w:rsid w:val="00365D63"/>
    <w:rsid w:val="0036793B"/>
    <w:rsid w:val="00372682"/>
    <w:rsid w:val="00376CC5"/>
    <w:rsid w:val="00377432"/>
    <w:rsid w:val="0039693B"/>
    <w:rsid w:val="003B1AEA"/>
    <w:rsid w:val="003B3C40"/>
    <w:rsid w:val="003D14A6"/>
    <w:rsid w:val="003D2F2D"/>
    <w:rsid w:val="00401590"/>
    <w:rsid w:val="00446E4C"/>
    <w:rsid w:val="00463E3D"/>
    <w:rsid w:val="004645AE"/>
    <w:rsid w:val="004D3E33"/>
    <w:rsid w:val="00510770"/>
    <w:rsid w:val="0052252B"/>
    <w:rsid w:val="005250F2"/>
    <w:rsid w:val="005653B3"/>
    <w:rsid w:val="005719AC"/>
    <w:rsid w:val="005A1D84"/>
    <w:rsid w:val="005A70EA"/>
    <w:rsid w:val="005C3963"/>
    <w:rsid w:val="005D1840"/>
    <w:rsid w:val="005D35E4"/>
    <w:rsid w:val="005D7910"/>
    <w:rsid w:val="00614C68"/>
    <w:rsid w:val="00620577"/>
    <w:rsid w:val="0062154F"/>
    <w:rsid w:val="00626026"/>
    <w:rsid w:val="00631A8C"/>
    <w:rsid w:val="00651CA2"/>
    <w:rsid w:val="00653D60"/>
    <w:rsid w:val="006558E2"/>
    <w:rsid w:val="00660D05"/>
    <w:rsid w:val="00671D9A"/>
    <w:rsid w:val="00673952"/>
    <w:rsid w:val="00686C9D"/>
    <w:rsid w:val="00695680"/>
    <w:rsid w:val="006B2D5B"/>
    <w:rsid w:val="006B7D14"/>
    <w:rsid w:val="006C186D"/>
    <w:rsid w:val="006D5B93"/>
    <w:rsid w:val="006E18DE"/>
    <w:rsid w:val="006E54C5"/>
    <w:rsid w:val="006F183D"/>
    <w:rsid w:val="00720AE9"/>
    <w:rsid w:val="00725A7D"/>
    <w:rsid w:val="00727093"/>
    <w:rsid w:val="0073085C"/>
    <w:rsid w:val="00746505"/>
    <w:rsid w:val="00752FD1"/>
    <w:rsid w:val="00766811"/>
    <w:rsid w:val="007853DC"/>
    <w:rsid w:val="00790BB3"/>
    <w:rsid w:val="00792043"/>
    <w:rsid w:val="00797EDD"/>
    <w:rsid w:val="007B0322"/>
    <w:rsid w:val="007C0E3F"/>
    <w:rsid w:val="007C206C"/>
    <w:rsid w:val="007C5729"/>
    <w:rsid w:val="007E493F"/>
    <w:rsid w:val="008111E4"/>
    <w:rsid w:val="0081301C"/>
    <w:rsid w:val="00817DD6"/>
    <w:rsid w:val="00832F65"/>
    <w:rsid w:val="008416D4"/>
    <w:rsid w:val="008446F5"/>
    <w:rsid w:val="008629A9"/>
    <w:rsid w:val="008652C3"/>
    <w:rsid w:val="0088513A"/>
    <w:rsid w:val="00893C19"/>
    <w:rsid w:val="00895308"/>
    <w:rsid w:val="008A0240"/>
    <w:rsid w:val="008A6308"/>
    <w:rsid w:val="008D6C8D"/>
    <w:rsid w:val="008E2B54"/>
    <w:rsid w:val="008E4404"/>
    <w:rsid w:val="008E58C7"/>
    <w:rsid w:val="008E7905"/>
    <w:rsid w:val="008F5021"/>
    <w:rsid w:val="009048AA"/>
    <w:rsid w:val="00943573"/>
    <w:rsid w:val="00944FEA"/>
    <w:rsid w:val="00971B61"/>
    <w:rsid w:val="00972FA2"/>
    <w:rsid w:val="00980C31"/>
    <w:rsid w:val="009955FF"/>
    <w:rsid w:val="009A599D"/>
    <w:rsid w:val="009D259D"/>
    <w:rsid w:val="00A00487"/>
    <w:rsid w:val="00A01F0A"/>
    <w:rsid w:val="00A353B4"/>
    <w:rsid w:val="00A50D9D"/>
    <w:rsid w:val="00A53000"/>
    <w:rsid w:val="00A545C6"/>
    <w:rsid w:val="00A65FB6"/>
    <w:rsid w:val="00A75F87"/>
    <w:rsid w:val="00A95D8B"/>
    <w:rsid w:val="00AC0270"/>
    <w:rsid w:val="00AC3EA3"/>
    <w:rsid w:val="00AC792D"/>
    <w:rsid w:val="00B03D68"/>
    <w:rsid w:val="00B657B8"/>
    <w:rsid w:val="00B67BFD"/>
    <w:rsid w:val="00B84920"/>
    <w:rsid w:val="00B8556A"/>
    <w:rsid w:val="00BB41CE"/>
    <w:rsid w:val="00BB6949"/>
    <w:rsid w:val="00C012A3"/>
    <w:rsid w:val="00C1313B"/>
    <w:rsid w:val="00C16F19"/>
    <w:rsid w:val="00C20952"/>
    <w:rsid w:val="00C30EB1"/>
    <w:rsid w:val="00C52A7B"/>
    <w:rsid w:val="00C6324C"/>
    <w:rsid w:val="00C679AA"/>
    <w:rsid w:val="00C724CF"/>
    <w:rsid w:val="00C75972"/>
    <w:rsid w:val="00C82792"/>
    <w:rsid w:val="00C948FD"/>
    <w:rsid w:val="00CB2220"/>
    <w:rsid w:val="00CB43D5"/>
    <w:rsid w:val="00CB514A"/>
    <w:rsid w:val="00CC76F9"/>
    <w:rsid w:val="00CD066B"/>
    <w:rsid w:val="00CD3ECE"/>
    <w:rsid w:val="00CD46E2"/>
    <w:rsid w:val="00D00D0B"/>
    <w:rsid w:val="00D04B69"/>
    <w:rsid w:val="00D17FBC"/>
    <w:rsid w:val="00D2706A"/>
    <w:rsid w:val="00D40420"/>
    <w:rsid w:val="00D533A9"/>
    <w:rsid w:val="00D537FA"/>
    <w:rsid w:val="00D7635D"/>
    <w:rsid w:val="00D80D99"/>
    <w:rsid w:val="00D9503C"/>
    <w:rsid w:val="00DB233E"/>
    <w:rsid w:val="00DD73EF"/>
    <w:rsid w:val="00DE23E8"/>
    <w:rsid w:val="00DF187F"/>
    <w:rsid w:val="00E00230"/>
    <w:rsid w:val="00E0128B"/>
    <w:rsid w:val="00E11C78"/>
    <w:rsid w:val="00E64E17"/>
    <w:rsid w:val="00E852EA"/>
    <w:rsid w:val="00E90CAA"/>
    <w:rsid w:val="00EA3D3C"/>
    <w:rsid w:val="00EC7CC3"/>
    <w:rsid w:val="00ED38F6"/>
    <w:rsid w:val="00F03B4A"/>
    <w:rsid w:val="00F254A4"/>
    <w:rsid w:val="00F46494"/>
    <w:rsid w:val="00F4720F"/>
    <w:rsid w:val="00F47FA4"/>
    <w:rsid w:val="00F558AB"/>
    <w:rsid w:val="00F61D89"/>
    <w:rsid w:val="00F86ABB"/>
    <w:rsid w:val="00F97039"/>
    <w:rsid w:val="00FA3AF7"/>
    <w:rsid w:val="00FD7648"/>
    <w:rsid w:val="00FE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EA23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80D99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D80D99"/>
    <w:pPr>
      <w:numPr>
        <w:numId w:val="2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D80D99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D80D99"/>
    <w:pPr>
      <w:keepNext/>
      <w:keepLines/>
      <w:numPr>
        <w:ilvl w:val="2"/>
        <w:numId w:val="2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D80D99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D80D99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14739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147395"/>
    <w:rPr>
      <w:rFonts w:ascii="Times New Roman" w:eastAsia="Cambria" w:hAnsi="Times New Roman" w:cs="Times New Roman"/>
      <w:b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724CF"/>
    <w:rPr>
      <w:rFonts w:ascii="Times New Roman" w:hAnsi="Times New Roman"/>
      <w:i/>
      <w:iCs/>
    </w:rPr>
  </w:style>
  <w:style w:type="paragraph" w:styleId="ListParagraph">
    <w:name w:val="List Paragraph"/>
    <w:basedOn w:val="Normal"/>
    <w:uiPriority w:val="3"/>
    <w:qFormat/>
    <w:rsid w:val="00310124"/>
    <w:pPr>
      <w:numPr>
        <w:numId w:val="1"/>
      </w:numPr>
      <w:ind w:left="1434" w:hanging="357"/>
      <w:contextualSpacing/>
    </w:pPr>
    <w:rPr>
      <w:rFonts w:eastAsia="Cambria" w:cs="Times New Roman"/>
      <w:szCs w:val="24"/>
    </w:rPr>
  </w:style>
  <w:style w:type="character" w:styleId="Strong">
    <w:name w:val="Strong"/>
    <w:basedOn w:val="DefaultParagraphFont"/>
    <w:uiPriority w:val="22"/>
    <w:qFormat/>
    <w:rsid w:val="00C724CF"/>
    <w:rPr>
      <w:rFonts w:ascii="Times New Roman" w:hAnsi="Times New Roman"/>
      <w:b/>
      <w:bCs/>
    </w:rPr>
  </w:style>
  <w:style w:type="paragraph" w:styleId="NormalWeb">
    <w:name w:val="Normal (Web)"/>
    <w:basedOn w:val="Normal"/>
    <w:uiPriority w:val="99"/>
    <w:unhideWhenUsed/>
    <w:rsid w:val="00117666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A53000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53000"/>
    <w:rPr>
      <w:rFonts w:ascii="Times New Roman" w:hAnsi="Times New Roman"/>
      <w:b/>
      <w:sz w:val="24"/>
    </w:rPr>
  </w:style>
  <w:style w:type="paragraph" w:styleId="Footer">
    <w:name w:val="footer"/>
    <w:basedOn w:val="Normal"/>
    <w:link w:val="FooterChar"/>
    <w:uiPriority w:val="99"/>
    <w:unhideWhenUsed/>
    <w:rsid w:val="00117666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17666"/>
  </w:style>
  <w:style w:type="table" w:styleId="TableGrid">
    <w:name w:val="Table Grid"/>
    <w:basedOn w:val="TableNormal"/>
    <w:uiPriority w:val="59"/>
    <w:rsid w:val="00117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117666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1766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7666"/>
    <w:rPr>
      <w:vertAlign w:val="superscript"/>
    </w:rPr>
  </w:style>
  <w:style w:type="paragraph" w:styleId="Caption">
    <w:name w:val="caption"/>
    <w:basedOn w:val="Normal"/>
    <w:next w:val="NoSpacing"/>
    <w:uiPriority w:val="35"/>
    <w:unhideWhenUsed/>
    <w:qFormat/>
    <w:rsid w:val="00A53000"/>
    <w:pPr>
      <w:keepNext/>
    </w:pPr>
    <w:rPr>
      <w:rFonts w:cs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11766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17666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unhideWhenUsed/>
    <w:rsid w:val="00117666"/>
  </w:style>
  <w:style w:type="paragraph" w:styleId="EndnoteText">
    <w:name w:val="endnote text"/>
    <w:basedOn w:val="Normal"/>
    <w:link w:val="EndnoteTextChar"/>
    <w:semiHidden/>
    <w:unhideWhenUsed/>
    <w:rsid w:val="00CD066B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D066B"/>
    <w:rPr>
      <w:sz w:val="20"/>
      <w:szCs w:val="20"/>
    </w:rPr>
  </w:style>
  <w:style w:type="character" w:styleId="EndnoteReference">
    <w:name w:val="endnote reference"/>
    <w:basedOn w:val="DefaultParagraphFont"/>
    <w:unhideWhenUsed/>
    <w:rsid w:val="00CD066B"/>
    <w:rPr>
      <w:vertAlign w:val="superscript"/>
    </w:rPr>
  </w:style>
  <w:style w:type="character" w:styleId="CommentReference">
    <w:name w:val="annotation reference"/>
    <w:basedOn w:val="DefaultParagraphFont"/>
    <w:unhideWhenUsed/>
    <w:rsid w:val="00725A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25A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5A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25A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5A7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A1D8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6D5B93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D80D99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80D99"/>
    <w:rPr>
      <w:rFonts w:ascii="Times New Roman" w:hAnsi="Times New Roman" w:cs="Times New Roman"/>
      <w:b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C0270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651CA2"/>
    <w:rPr>
      <w:rFonts w:ascii="Times New Roman" w:hAnsi="Times New Roman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2"/>
    <w:rsid w:val="005D1840"/>
    <w:rPr>
      <w:rFonts w:ascii="Times New Roman" w:eastAsiaTheme="majorEastAsia" w:hAnsi="Times New Roman" w:cstheme="majorBidi"/>
      <w:b/>
      <w:sz w:val="24"/>
      <w:szCs w:val="24"/>
    </w:rPr>
  </w:style>
  <w:style w:type="paragraph" w:styleId="NoSpacing">
    <w:name w:val="No Spacing"/>
    <w:uiPriority w:val="99"/>
    <w:unhideWhenUsed/>
    <w:qFormat/>
    <w:rsid w:val="00A5300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2"/>
    <w:rsid w:val="005D1840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5D1840"/>
    <w:rPr>
      <w:rFonts w:ascii="Times New Roman" w:eastAsiaTheme="majorEastAsia" w:hAnsi="Times New Roman" w:cstheme="majorBidi"/>
      <w:b/>
      <w:iCs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651CA2"/>
  </w:style>
  <w:style w:type="character" w:styleId="SubtleEmphasis">
    <w:name w:val="Subtle Emphasis"/>
    <w:basedOn w:val="DefaultParagraphFont"/>
    <w:uiPriority w:val="19"/>
    <w:qFormat/>
    <w:rsid w:val="00C724CF"/>
    <w:rPr>
      <w:rFonts w:ascii="Times New Roman" w:hAnsi="Times New Roman"/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unhideWhenUsed/>
    <w:rsid w:val="00C724CF"/>
    <w:rPr>
      <w:rFonts w:ascii="Times New Roman" w:hAnsi="Times New Roman"/>
      <w:i/>
      <w:i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rsid w:val="00C724C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24CF"/>
    <w:rPr>
      <w:rFonts w:ascii="Times New Roman" w:hAnsi="Times New Roman"/>
      <w:i/>
      <w:iCs/>
      <w:color w:val="404040" w:themeColor="text1" w:themeTint="BF"/>
      <w:sz w:val="24"/>
    </w:rPr>
  </w:style>
  <w:style w:type="character" w:styleId="IntenseReference">
    <w:name w:val="Intense Reference"/>
    <w:basedOn w:val="DefaultParagraphFont"/>
    <w:uiPriority w:val="32"/>
    <w:qFormat/>
    <w:rsid w:val="00C724CF"/>
    <w:rPr>
      <w:b/>
      <w:bCs/>
      <w:smallCaps/>
      <w:color w:val="auto"/>
      <w:spacing w:val="5"/>
    </w:rPr>
  </w:style>
  <w:style w:type="character" w:styleId="BookTitle">
    <w:name w:val="Book Title"/>
    <w:basedOn w:val="DefaultParagraphFont"/>
    <w:uiPriority w:val="33"/>
    <w:qFormat/>
    <w:rsid w:val="00C724CF"/>
    <w:rPr>
      <w:rFonts w:ascii="Times New Roman" w:hAnsi="Times New Roman"/>
      <w:b/>
      <w:bCs/>
      <w:i/>
      <w:iCs/>
      <w:spacing w:val="5"/>
    </w:rPr>
  </w:style>
  <w:style w:type="numbering" w:customStyle="1" w:styleId="Headings">
    <w:name w:val="Headings"/>
    <w:uiPriority w:val="99"/>
    <w:rsid w:val="00D80D99"/>
    <w:pPr>
      <w:numPr>
        <w:numId w:val="3"/>
      </w:numPr>
    </w:pPr>
  </w:style>
  <w:style w:type="paragraph" w:styleId="Revision">
    <w:name w:val="Revision"/>
    <w:hidden/>
    <w:uiPriority w:val="99"/>
    <w:semiHidden/>
    <w:rsid w:val="00A545C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95308"/>
    <w:rPr>
      <w:color w:val="605E5C"/>
      <w:shd w:val="clear" w:color="auto" w:fill="E1DFDD"/>
    </w:rPr>
  </w:style>
  <w:style w:type="table" w:customStyle="1" w:styleId="MDPI41threelinetable">
    <w:name w:val="MDPI_4.1_three_line_table"/>
    <w:basedOn w:val="TableNormal"/>
    <w:uiPriority w:val="99"/>
    <w:rsid w:val="00254D9E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customStyle="1" w:styleId="normaltextrun">
    <w:name w:val="normaltextrun"/>
    <w:basedOn w:val="DefaultParagraphFont"/>
    <w:rsid w:val="00254D9E"/>
  </w:style>
  <w:style w:type="paragraph" w:customStyle="1" w:styleId="paragraph">
    <w:name w:val="paragraph"/>
    <w:basedOn w:val="Normal"/>
    <w:rsid w:val="00254D9E"/>
    <w:pPr>
      <w:spacing w:before="100" w:beforeAutospacing="1" w:after="100" w:afterAutospacing="1"/>
    </w:pPr>
    <w:rPr>
      <w:rFonts w:eastAsia="Times New Roman" w:cs="Times New Roman"/>
      <w:szCs w:val="24"/>
      <w:lang w:val="fr-FR" w:eastAsia="fr-FR"/>
    </w:rPr>
  </w:style>
  <w:style w:type="character" w:customStyle="1" w:styleId="eop">
    <w:name w:val="eop"/>
    <w:basedOn w:val="DefaultParagraphFont"/>
    <w:rsid w:val="00254D9E"/>
  </w:style>
  <w:style w:type="paragraph" w:customStyle="1" w:styleId="MDPI13authornames">
    <w:name w:val="MDPI_1.3_authornames"/>
    <w:next w:val="Normal"/>
    <w:qFormat/>
    <w:rsid w:val="00254D9E"/>
    <w:pPr>
      <w:adjustRightInd w:val="0"/>
      <w:snapToGrid w:val="0"/>
      <w:spacing w:after="360" w:line="260" w:lineRule="atLeast"/>
      <w:jc w:val="both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6affiliation">
    <w:name w:val="MDPI_1.6_affiliation"/>
    <w:qFormat/>
    <w:rsid w:val="00254D9E"/>
    <w:pPr>
      <w:adjustRightInd w:val="0"/>
      <w:snapToGrid w:val="0"/>
      <w:spacing w:after="0" w:line="200" w:lineRule="atLeast"/>
      <w:ind w:left="2806" w:hanging="198"/>
      <w:jc w:val="both"/>
    </w:pPr>
    <w:rPr>
      <w:rFonts w:ascii="Palatino Linotype" w:eastAsia="Times New Roman" w:hAnsi="Palatino Linotype" w:cs="Times New Roman"/>
      <w:color w:val="000000"/>
      <w:sz w:val="16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B03D68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color w:val="000000"/>
      <w:sz w:val="18"/>
      <w:lang w:eastAsia="de-DE" w:bidi="en-US"/>
    </w:rPr>
  </w:style>
  <w:style w:type="paragraph" w:customStyle="1" w:styleId="MDPI14history">
    <w:name w:val="MDPI_1.4_history"/>
    <w:basedOn w:val="Normal"/>
    <w:next w:val="Normal"/>
    <w:qFormat/>
    <w:rsid w:val="002C0DCB"/>
    <w:pPr>
      <w:adjustRightInd w:val="0"/>
      <w:snapToGrid w:val="0"/>
      <w:spacing w:before="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szCs w:val="20"/>
      <w:lang w:eastAsia="de-DE" w:bidi="en-US"/>
    </w:rPr>
  </w:style>
  <w:style w:type="paragraph" w:customStyle="1" w:styleId="MDPI61Citation">
    <w:name w:val="MDPI_6.1_Citation"/>
    <w:qFormat/>
    <w:rsid w:val="002C0DCB"/>
    <w:pPr>
      <w:adjustRightInd w:val="0"/>
      <w:snapToGrid w:val="0"/>
      <w:spacing w:after="0" w:line="240" w:lineRule="atLeast"/>
      <w:ind w:right="113"/>
    </w:pPr>
    <w:rPr>
      <w:rFonts w:ascii="Palatino Linotype" w:eastAsia="SimSun" w:hAnsi="Palatino Linotype" w:cs="Cordia New"/>
      <w:sz w:val="14"/>
      <w:lang w:eastAsia="zh-CN"/>
    </w:rPr>
  </w:style>
  <w:style w:type="paragraph" w:customStyle="1" w:styleId="MDPI15academiceditor">
    <w:name w:val="MDPI_1.5_academic_editor"/>
    <w:qFormat/>
    <w:rsid w:val="002C0DCB"/>
    <w:pPr>
      <w:adjustRightInd w:val="0"/>
      <w:snapToGrid w:val="0"/>
      <w:spacing w:before="12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eastAsia="de-DE" w:bidi="en-US"/>
    </w:rPr>
  </w:style>
  <w:style w:type="paragraph" w:customStyle="1" w:styleId="MDPI72Copyright">
    <w:name w:val="MDPI_7.2_Copyright"/>
    <w:qFormat/>
    <w:rsid w:val="002C0DCB"/>
    <w:pPr>
      <w:adjustRightInd w:val="0"/>
      <w:snapToGrid w:val="0"/>
      <w:spacing w:before="60" w:after="0" w:line="240" w:lineRule="atLeast"/>
      <w:ind w:right="113"/>
      <w:jc w:val="both"/>
    </w:pPr>
    <w:rPr>
      <w:rFonts w:ascii="Palatino Linotype" w:eastAsia="Times New Roman" w:hAnsi="Palatino Linotype" w:cs="Times New Roman"/>
      <w:noProof/>
      <w:snapToGrid w:val="0"/>
      <w:color w:val="000000"/>
      <w:sz w:val="14"/>
      <w:szCs w:val="20"/>
      <w:lang w:val="en-GB" w:eastAsia="en-GB"/>
    </w:rPr>
  </w:style>
  <w:style w:type="paragraph" w:customStyle="1" w:styleId="MDPI21heading1">
    <w:name w:val="MDPI_2.1_heading1"/>
    <w:qFormat/>
    <w:rsid w:val="00C1313B"/>
    <w:pPr>
      <w:adjustRightInd w:val="0"/>
      <w:snapToGrid w:val="0"/>
      <w:spacing w:before="240" w:after="60" w:line="228" w:lineRule="auto"/>
      <w:ind w:left="2608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eastAsia="de-DE" w:bidi="en-US"/>
    </w:rPr>
  </w:style>
  <w:style w:type="character" w:customStyle="1" w:styleId="wacimagecontainer">
    <w:name w:val="wacimagecontainer"/>
    <w:basedOn w:val="DefaultParagraphFont"/>
    <w:rsid w:val="008416D4"/>
  </w:style>
  <w:style w:type="paragraph" w:customStyle="1" w:styleId="MDPI11articletype">
    <w:name w:val="MDPI_1.1_article_type"/>
    <w:next w:val="Normal"/>
    <w:qFormat/>
    <w:rsid w:val="00DB233E"/>
    <w:pPr>
      <w:adjustRightInd w:val="0"/>
      <w:snapToGrid w:val="0"/>
      <w:spacing w:before="240" w:after="0" w:line="240" w:lineRule="auto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12title">
    <w:name w:val="MDPI_1.2_title"/>
    <w:next w:val="Normal"/>
    <w:qFormat/>
    <w:rsid w:val="00DB233E"/>
    <w:pPr>
      <w:adjustRightInd w:val="0"/>
      <w:snapToGrid w:val="0"/>
      <w:spacing w:after="240" w:line="24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paragraph" w:customStyle="1" w:styleId="MDPI18keywords">
    <w:name w:val="MDPI_1.8_keywords"/>
    <w:next w:val="Normal"/>
    <w:qFormat/>
    <w:rsid w:val="00DB233E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eastAsia="de-DE" w:bidi="en-US"/>
    </w:rPr>
  </w:style>
  <w:style w:type="paragraph" w:customStyle="1" w:styleId="MDPI19line">
    <w:name w:val="MDPI_1.9_line"/>
    <w:qFormat/>
    <w:rsid w:val="00DB233E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 w:val="20"/>
      <w:szCs w:val="24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DB233E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PIheaderjournallogo">
    <w:name w:val="MDPI_header_journal_logo"/>
    <w:qFormat/>
    <w:rsid w:val="00DB233E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eastAsia="de-CH"/>
    </w:rPr>
  </w:style>
  <w:style w:type="paragraph" w:customStyle="1" w:styleId="MDPI32textnoindent">
    <w:name w:val="MDPI_3.2_text_no_indent"/>
    <w:basedOn w:val="MDPI31text"/>
    <w:qFormat/>
    <w:rsid w:val="00DB233E"/>
    <w:pPr>
      <w:ind w:firstLine="0"/>
    </w:pPr>
  </w:style>
  <w:style w:type="paragraph" w:customStyle="1" w:styleId="MDPI31text">
    <w:name w:val="MDPI_3.1_text"/>
    <w:qFormat/>
    <w:rsid w:val="00DB233E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3textspaceafter">
    <w:name w:val="MDPI_3.3_text_space_after"/>
    <w:qFormat/>
    <w:rsid w:val="00DB233E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5textbeforelist">
    <w:name w:val="MDPI_3.5_text_before_list"/>
    <w:qFormat/>
    <w:rsid w:val="00DB233E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6textafterlist">
    <w:name w:val="MDPI_3.6_text_after_list"/>
    <w:qFormat/>
    <w:rsid w:val="00DB233E"/>
    <w:pPr>
      <w:adjustRightInd w:val="0"/>
      <w:snapToGrid w:val="0"/>
      <w:spacing w:before="12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7itemize">
    <w:name w:val="MDPI_3.7_itemize"/>
    <w:qFormat/>
    <w:rsid w:val="00DB233E"/>
    <w:pPr>
      <w:numPr>
        <w:numId w:val="7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eastAsia="de-DE" w:bidi="en-US"/>
    </w:rPr>
  </w:style>
  <w:style w:type="paragraph" w:customStyle="1" w:styleId="MDPI38bullet">
    <w:name w:val="MDPI_3.8_bullet"/>
    <w:qFormat/>
    <w:rsid w:val="00DB233E"/>
    <w:pPr>
      <w:numPr>
        <w:numId w:val="5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eastAsia="de-DE" w:bidi="en-US"/>
    </w:rPr>
  </w:style>
  <w:style w:type="paragraph" w:customStyle="1" w:styleId="MDPI39equation">
    <w:name w:val="MDPI_3.9_equation"/>
    <w:qFormat/>
    <w:rsid w:val="00DB233E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aequationnumber">
    <w:name w:val="MDPI_3.a_equation_number"/>
    <w:qFormat/>
    <w:rsid w:val="00DB233E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41tablecaption">
    <w:name w:val="MDPI_4.1_table_caption"/>
    <w:qFormat/>
    <w:rsid w:val="00DB233E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eastAsia="de-DE" w:bidi="en-US"/>
    </w:rPr>
  </w:style>
  <w:style w:type="paragraph" w:customStyle="1" w:styleId="MDPI42tablebody">
    <w:name w:val="MDPI_4.2_table_body"/>
    <w:qFormat/>
    <w:rsid w:val="00DB233E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43tablefooter">
    <w:name w:val="MDPI_4.3_table_footer"/>
    <w:next w:val="MDPI31text"/>
    <w:qFormat/>
    <w:rsid w:val="00DB233E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eastAsia="de-DE" w:bidi="en-US"/>
    </w:rPr>
  </w:style>
  <w:style w:type="paragraph" w:customStyle="1" w:styleId="MDPI51figurecaption">
    <w:name w:val="MDPI_5.1_figure_caption"/>
    <w:qFormat/>
    <w:rsid w:val="00DB233E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DB233E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23heading3">
    <w:name w:val="MDPI_2.3_heading3"/>
    <w:qFormat/>
    <w:rsid w:val="00DB233E"/>
    <w:pPr>
      <w:adjustRightInd w:val="0"/>
      <w:snapToGrid w:val="0"/>
      <w:spacing w:before="60" w:after="60" w:line="228" w:lineRule="auto"/>
      <w:ind w:left="2608"/>
      <w:jc w:val="both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2heading2">
    <w:name w:val="MDPI_2.2_heading2"/>
    <w:qFormat/>
    <w:rsid w:val="00DB233E"/>
    <w:pPr>
      <w:adjustRightInd w:val="0"/>
      <w:snapToGrid w:val="0"/>
      <w:spacing w:before="60" w:after="60" w:line="228" w:lineRule="auto"/>
      <w:ind w:left="2608"/>
      <w:jc w:val="both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71References">
    <w:name w:val="MDPI_7.1_References"/>
    <w:qFormat/>
    <w:rsid w:val="00DB233E"/>
    <w:pPr>
      <w:numPr>
        <w:numId w:val="8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table" w:customStyle="1" w:styleId="Tableausimple41">
    <w:name w:val="Tableau simple 41"/>
    <w:basedOn w:val="TableNormal"/>
    <w:uiPriority w:val="44"/>
    <w:rsid w:val="00DB233E"/>
    <w:pPr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34textspacebefore">
    <w:name w:val="MDPI_3.4_text_space_before"/>
    <w:qFormat/>
    <w:rsid w:val="00DB233E"/>
    <w:pPr>
      <w:adjustRightInd w:val="0"/>
      <w:snapToGrid w:val="0"/>
      <w:spacing w:before="24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81theorem">
    <w:name w:val="MDPI_8.1_theorem"/>
    <w:qFormat/>
    <w:rsid w:val="00DB233E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82proof">
    <w:name w:val="MDPI_8.2_proof"/>
    <w:qFormat/>
    <w:rsid w:val="00DB233E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62BackMatter">
    <w:name w:val="MDPI_6.2_BackMatter"/>
    <w:qFormat/>
    <w:rsid w:val="00DB233E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bidi="en-US"/>
    </w:rPr>
  </w:style>
  <w:style w:type="paragraph" w:customStyle="1" w:styleId="MDPI63Notes">
    <w:name w:val="MDPI_6.3_Notes"/>
    <w:qFormat/>
    <w:rsid w:val="00DB233E"/>
    <w:pPr>
      <w:adjustRightInd w:val="0"/>
      <w:snapToGrid w:val="0"/>
      <w:spacing w:before="240" w:after="0" w:line="228" w:lineRule="auto"/>
      <w:jc w:val="both"/>
    </w:pPr>
    <w:rPr>
      <w:rFonts w:ascii="Palatino Linotype" w:eastAsia="SimSun" w:hAnsi="Palatino Linotype" w:cs="Times New Roman"/>
      <w:snapToGrid w:val="0"/>
      <w:color w:val="000000"/>
      <w:sz w:val="18"/>
      <w:szCs w:val="20"/>
      <w:lang w:bidi="en-US"/>
    </w:rPr>
  </w:style>
  <w:style w:type="paragraph" w:customStyle="1" w:styleId="MDPI19classification">
    <w:name w:val="MDPI_1.9_classification"/>
    <w:qFormat/>
    <w:rsid w:val="00DB233E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411onetablecaption">
    <w:name w:val="MDPI_4.1.1_one_table_caption"/>
    <w:qFormat/>
    <w:rsid w:val="00DB233E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Cordia New"/>
      <w:noProof/>
      <w:color w:val="000000"/>
      <w:sz w:val="18"/>
      <w:lang w:eastAsia="zh-CN" w:bidi="en-US"/>
    </w:rPr>
  </w:style>
  <w:style w:type="paragraph" w:customStyle="1" w:styleId="MDPI511onefigurecaption">
    <w:name w:val="MDPI_5.1.1_one_figure_caption"/>
    <w:qFormat/>
    <w:rsid w:val="00DB233E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Times New Roman"/>
      <w:noProof/>
      <w:color w:val="000000"/>
      <w:sz w:val="18"/>
      <w:szCs w:val="20"/>
      <w:lang w:eastAsia="zh-CN" w:bidi="en-US"/>
    </w:rPr>
  </w:style>
  <w:style w:type="paragraph" w:customStyle="1" w:styleId="MDPI73CopyrightImage">
    <w:name w:val="MDPI_7.3_CopyrightImage"/>
    <w:rsid w:val="00DB233E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eastAsia="de-CH"/>
    </w:rPr>
  </w:style>
  <w:style w:type="paragraph" w:customStyle="1" w:styleId="MDPIequationFram">
    <w:name w:val="MDPI_equationFram"/>
    <w:qFormat/>
    <w:rsid w:val="00DB233E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footer">
    <w:name w:val="MDPI_footer"/>
    <w:qFormat/>
    <w:rsid w:val="00DB233E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eastAsia="de-DE"/>
    </w:rPr>
  </w:style>
  <w:style w:type="paragraph" w:customStyle="1" w:styleId="MDPIfooterfirstpage">
    <w:name w:val="MDPI_footer_firstpage"/>
    <w:qFormat/>
    <w:rsid w:val="00DB233E"/>
    <w:pPr>
      <w:tabs>
        <w:tab w:val="right" w:pos="8845"/>
      </w:tabs>
      <w:spacing w:after="0" w:line="160" w:lineRule="exact"/>
      <w:jc w:val="both"/>
    </w:pPr>
    <w:rPr>
      <w:rFonts w:ascii="Palatino Linotype" w:eastAsia="Times New Roman" w:hAnsi="Palatino Linotype" w:cs="Times New Roman"/>
      <w:color w:val="000000"/>
      <w:sz w:val="16"/>
      <w:szCs w:val="20"/>
      <w:lang w:eastAsia="de-DE"/>
    </w:rPr>
  </w:style>
  <w:style w:type="paragraph" w:customStyle="1" w:styleId="MDPIheader">
    <w:name w:val="MDPI_header"/>
    <w:qFormat/>
    <w:rsid w:val="00DB233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eastAsia="de-DE"/>
    </w:rPr>
  </w:style>
  <w:style w:type="paragraph" w:customStyle="1" w:styleId="MDPIheadercitation">
    <w:name w:val="MDPI_header_citation"/>
    <w:rsid w:val="00DB233E"/>
    <w:pPr>
      <w:spacing w:after="240" w:line="240" w:lineRule="auto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headermdpilogo">
    <w:name w:val="MDPI_header_mdpi_logo"/>
    <w:qFormat/>
    <w:rsid w:val="00DB233E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eastAsia="de-CH"/>
    </w:rPr>
  </w:style>
  <w:style w:type="table" w:customStyle="1" w:styleId="MDPITable">
    <w:name w:val="MDPI_Table"/>
    <w:basedOn w:val="TableNormal"/>
    <w:uiPriority w:val="99"/>
    <w:rsid w:val="00DB233E"/>
    <w:pPr>
      <w:spacing w:after="0" w:line="240" w:lineRule="auto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CA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DB233E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eastAsia="de-DE" w:bidi="en-US"/>
    </w:rPr>
  </w:style>
  <w:style w:type="paragraph" w:customStyle="1" w:styleId="MDPItitle">
    <w:name w:val="MDPI_title"/>
    <w:qFormat/>
    <w:rsid w:val="00DB233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character" w:customStyle="1" w:styleId="apple-converted-space">
    <w:name w:val="apple-converted-space"/>
    <w:rsid w:val="00DB233E"/>
  </w:style>
  <w:style w:type="paragraph" w:styleId="Bibliography">
    <w:name w:val="Bibliography"/>
    <w:basedOn w:val="Normal"/>
    <w:next w:val="Normal"/>
    <w:uiPriority w:val="37"/>
    <w:semiHidden/>
    <w:unhideWhenUsed/>
    <w:rsid w:val="00DB233E"/>
    <w:pPr>
      <w:spacing w:before="0" w:after="0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paragraph" w:styleId="BodyText">
    <w:name w:val="Body Text"/>
    <w:link w:val="BodyTextChar"/>
    <w:rsid w:val="00DB233E"/>
    <w:pPr>
      <w:spacing w:after="120" w:line="340" w:lineRule="atLeast"/>
      <w:jc w:val="both"/>
    </w:pPr>
    <w:rPr>
      <w:rFonts w:ascii="Palatino Linotype" w:eastAsia="SimSun" w:hAnsi="Palatino Linotype" w:cs="Times New Roman"/>
      <w:color w:val="000000"/>
      <w:sz w:val="24"/>
      <w:szCs w:val="20"/>
      <w:lang w:eastAsia="de-DE"/>
    </w:rPr>
  </w:style>
  <w:style w:type="character" w:customStyle="1" w:styleId="BodyTextChar">
    <w:name w:val="Body Text Char"/>
    <w:basedOn w:val="DefaultParagraphFont"/>
    <w:link w:val="BodyText"/>
    <w:rsid w:val="00DB233E"/>
    <w:rPr>
      <w:rFonts w:ascii="Palatino Linotype" w:eastAsia="SimSun" w:hAnsi="Palatino Linotype" w:cs="Times New Roman"/>
      <w:color w:val="000000"/>
      <w:sz w:val="24"/>
      <w:szCs w:val="20"/>
      <w:lang w:eastAsia="de-DE"/>
    </w:rPr>
  </w:style>
  <w:style w:type="paragraph" w:customStyle="1" w:styleId="MsoFootnoteText0">
    <w:name w:val="MsoFootnoteText"/>
    <w:basedOn w:val="NormalWeb"/>
    <w:qFormat/>
    <w:rsid w:val="00DB233E"/>
    <w:pPr>
      <w:spacing w:before="0" w:beforeAutospacing="0" w:after="0" w:afterAutospacing="0"/>
      <w:jc w:val="both"/>
    </w:pPr>
    <w:rPr>
      <w:rFonts w:eastAsia="SimSun"/>
      <w:noProof/>
      <w:color w:val="000000"/>
      <w:sz w:val="20"/>
      <w:lang w:eastAsia="zh-CN"/>
    </w:rPr>
  </w:style>
  <w:style w:type="character" w:styleId="PageNumber">
    <w:name w:val="page number"/>
    <w:rsid w:val="00DB233E"/>
  </w:style>
  <w:style w:type="character" w:styleId="PlaceholderText">
    <w:name w:val="Placeholder Text"/>
    <w:uiPriority w:val="99"/>
    <w:semiHidden/>
    <w:rsid w:val="00DB233E"/>
    <w:rPr>
      <w:color w:val="808080"/>
    </w:rPr>
  </w:style>
  <w:style w:type="paragraph" w:customStyle="1" w:styleId="MDPI71FootNotes">
    <w:name w:val="MDPI_7.1_FootNotes"/>
    <w:qFormat/>
    <w:rsid w:val="00DB233E"/>
    <w:pPr>
      <w:numPr>
        <w:numId w:val="6"/>
      </w:numPr>
      <w:adjustRightInd w:val="0"/>
      <w:snapToGrid w:val="0"/>
      <w:spacing w:after="0" w:line="228" w:lineRule="auto"/>
      <w:jc w:val="both"/>
    </w:pPr>
    <w:rPr>
      <w:rFonts w:ascii="Palatino Linotype" w:eastAsiaTheme="minorEastAsia" w:hAnsi="Palatino Linotype" w:cs="Times New Roman"/>
      <w:noProof/>
      <w:color w:val="000000"/>
      <w:sz w:val="18"/>
      <w:szCs w:val="20"/>
      <w:lang w:eastAsia="zh-CN"/>
    </w:rPr>
  </w:style>
  <w:style w:type="paragraph" w:customStyle="1" w:styleId="msonormal0">
    <w:name w:val="msonormal"/>
    <w:basedOn w:val="Normal"/>
    <w:rsid w:val="00DB233E"/>
    <w:pPr>
      <w:spacing w:before="100" w:beforeAutospacing="1" w:after="100" w:afterAutospacing="1"/>
    </w:pPr>
    <w:rPr>
      <w:rFonts w:eastAsia="Times New Roman" w:cs="Times New Roman"/>
      <w:szCs w:val="24"/>
      <w:lang w:val="fr-FR" w:eastAsia="fr-FR"/>
    </w:rPr>
  </w:style>
  <w:style w:type="character" w:customStyle="1" w:styleId="textrun">
    <w:name w:val="textrun"/>
    <w:basedOn w:val="DefaultParagraphFont"/>
    <w:rsid w:val="00DB233E"/>
  </w:style>
  <w:style w:type="character" w:customStyle="1" w:styleId="linebreakblob">
    <w:name w:val="linebreakblob"/>
    <w:basedOn w:val="DefaultParagraphFont"/>
    <w:rsid w:val="00DB233E"/>
  </w:style>
  <w:style w:type="character" w:customStyle="1" w:styleId="scxw50762403">
    <w:name w:val="scxw50762403"/>
    <w:basedOn w:val="DefaultParagraphFont"/>
    <w:rsid w:val="00DB233E"/>
  </w:style>
  <w:style w:type="paragraph" w:customStyle="1" w:styleId="outlineelement">
    <w:name w:val="outlineelement"/>
    <w:basedOn w:val="Normal"/>
    <w:rsid w:val="00DB233E"/>
    <w:pPr>
      <w:spacing w:before="100" w:beforeAutospacing="1" w:after="100" w:afterAutospacing="1"/>
    </w:pPr>
    <w:rPr>
      <w:rFonts w:eastAsia="Times New Roman" w:cs="Times New Roman"/>
      <w:szCs w:val="24"/>
      <w:lang w:val="fr-FR" w:eastAsia="fr-FR"/>
    </w:rPr>
  </w:style>
  <w:style w:type="character" w:customStyle="1" w:styleId="named-content">
    <w:name w:val="named-content"/>
    <w:basedOn w:val="DefaultParagraphFont"/>
    <w:rsid w:val="006F1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frontiers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6fd1d3709ebdae3c6e0eeb2d23db798b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830d6d9b807b871f8ec19ed92d251fd0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FRONDOC-1086935359-10120</_dlc_DocId>
    <_dlc_DocIdUrl xmlns="26005759-6815-4540-b8ea-913958d74f23">
      <Url>https://frontiersin.sharepoint.com/Publishing/PubOps/Production/_layouts/15/DocIdRedir.aspx?ID=FRONDOC-1086935359-10120</Url>
      <Description>FRONDOC-1086935359-10120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D19558-80B8-407F-9A85-A5582859B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DAA44C-4EB8-6442-82F1-C89B08A1FD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47FD6E-73F0-4542-8474-D6680317EF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0633FE-2C4D-43D3-9027-7B70B5BC8799}">
  <ds:schemaRefs>
    <ds:schemaRef ds:uri="http://schemas.microsoft.com/office/2006/metadata/properties"/>
    <ds:schemaRef ds:uri="http://schemas.microsoft.com/office/infopath/2007/PartnerControls"/>
    <ds:schemaRef ds:uri="26005759-6815-4540-b8ea-913958d74f23"/>
    <ds:schemaRef ds:uri="970c08f3-bdc0-46be-888b-e62464d9f78c"/>
  </ds:schemaRefs>
</ds:datastoreItem>
</file>

<file path=customXml/itemProps5.xml><?xml version="1.0" encoding="utf-8"?>
<ds:datastoreItem xmlns:ds="http://schemas.openxmlformats.org/officeDocument/2006/customXml" ds:itemID="{51F9E78B-9130-4244-A349-202827F2937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frontiers_template</Template>
  <TotalTime>0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CHRU Tours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Frontiers</dc:creator>
  <cp:lastModifiedBy>Adaeze Catherine Awogu</cp:lastModifiedBy>
  <cp:revision>3</cp:revision>
  <cp:lastPrinted>2024-02-12T15:58:00Z</cp:lastPrinted>
  <dcterms:created xsi:type="dcterms:W3CDTF">2024-04-04T13:41:00Z</dcterms:created>
  <dcterms:modified xsi:type="dcterms:W3CDTF">2024-04-04T13:42:00Z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1f20ac40-4545-4ae8-9e88-2ffc72570862</vt:lpwstr>
  </property>
  <property fmtid="{D5CDD505-2E9C-101B-9397-08002B2CF9AE}" pid="4" name="Order">
    <vt:r8>1012000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